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A0E9CD" w14:textId="2463B8D5" w:rsidR="00ED1A7E" w:rsidRPr="00951817" w:rsidRDefault="00A96342" w:rsidP="006F518C">
      <w:pPr>
        <w:tabs>
          <w:tab w:val="right" w:pos="10800"/>
        </w:tabs>
        <w:spacing w:line="240" w:lineRule="auto"/>
        <w:ind w:left="284" w:hanging="284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ab/>
      </w:r>
      <w:r w:rsidR="00ED1A7E"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2C9B6B3" wp14:editId="657B64C2">
                <wp:extent cx="6657975" cy="906405"/>
                <wp:effectExtent l="0" t="0" r="9525" b="8255"/>
                <wp:docPr id="2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7975" cy="906405"/>
                          <a:chOff x="76688" y="60654"/>
                          <a:chExt cx="6756916" cy="1144757"/>
                        </a:xfrm>
                      </wpg:grpSpPr>
                      <wpg:grpSp>
                        <wpg:cNvPr id="23" name="Group 23"/>
                        <wpg:cNvGrpSpPr/>
                        <wpg:grpSpPr>
                          <a:xfrm>
                            <a:off x="76688" y="60654"/>
                            <a:ext cx="1648903" cy="1144757"/>
                            <a:chOff x="81420" y="60654"/>
                            <a:chExt cx="1750658" cy="1144757"/>
                          </a:xfrm>
                        </wpg:grpSpPr>
                        <wpg:grpSp>
                          <wpg:cNvPr id="24" name="Group 24"/>
                          <wpg:cNvGrpSpPr/>
                          <wpg:grpSpPr>
                            <a:xfrm>
                              <a:off x="81420" y="60654"/>
                              <a:ext cx="1750658" cy="1144757"/>
                              <a:chOff x="81420" y="76761"/>
                              <a:chExt cx="1750658" cy="1448753"/>
                            </a:xfrm>
                          </wpg:grpSpPr>
                          <wpg:grpSp>
                            <wpg:cNvPr id="25" name="Group 25"/>
                            <wpg:cNvGrpSpPr/>
                            <wpg:grpSpPr>
                              <a:xfrm>
                                <a:off x="81420" y="76761"/>
                                <a:ext cx="1750658" cy="1448753"/>
                                <a:chOff x="81420" y="76761"/>
                                <a:chExt cx="1750658" cy="1448753"/>
                              </a:xfrm>
                            </wpg:grpSpPr>
                            <wps:wsp>
                              <wps:cNvPr id="26" name="Parallelogram 26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" name="Parallelogram 27"/>
                              <wps:cNvSpPr/>
                              <wps:spPr>
                                <a:xfrm>
                                  <a:off x="264049" y="76761"/>
                                  <a:ext cx="1351997" cy="1117826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" name="Parallelogram 28"/>
                              <wps:cNvSpPr/>
                              <wps:spPr>
                                <a:xfrm>
                                  <a:off x="146480" y="471367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" name="Parallelogram 29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30" name="Oval 30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31" name="TextBox 42"/>
                          <wps:cNvSpPr txBox="1"/>
                          <wps:spPr>
                            <a:xfrm>
                              <a:off x="200400" y="121480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4C361777" w14:textId="77777777" w:rsidR="00ED1A7E" w:rsidRDefault="00ED1A7E" w:rsidP="00ED1A7E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Giải tích </w:t>
                                </w:r>
                                <w:r w:rsidRPr="00217749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32" name="TextBox 87"/>
                          <wps:cNvSpPr txBox="1"/>
                          <wps:spPr>
                            <a:xfrm>
                              <a:off x="397476" y="631558"/>
                              <a:ext cx="1351997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22F20B2" w14:textId="77777777" w:rsidR="00ED1A7E" w:rsidRPr="00ED1A7E" w:rsidRDefault="00ED1A7E" w:rsidP="00ED1A7E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ED1A7E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33" name="Group 33"/>
                        <wpg:cNvGrpSpPr/>
                        <wpg:grpSpPr>
                          <a:xfrm>
                            <a:off x="1671807" y="349901"/>
                            <a:ext cx="5161797" cy="680679"/>
                            <a:chOff x="1671807" y="349901"/>
                            <a:chExt cx="5348679" cy="681670"/>
                          </a:xfrm>
                        </wpg:grpSpPr>
                        <wpg:grpSp>
                          <wpg:cNvPr id="34" name="Group 34"/>
                          <wpg:cNvGrpSpPr/>
                          <wpg:grpSpPr>
                            <a:xfrm>
                              <a:off x="1671807" y="349901"/>
                              <a:ext cx="5348679" cy="681670"/>
                              <a:chOff x="1671807" y="349901"/>
                              <a:chExt cx="5348679" cy="681670"/>
                            </a:xfrm>
                          </wpg:grpSpPr>
                          <wpg:grpSp>
                            <wpg:cNvPr id="35" name="Group 35"/>
                            <wpg:cNvGrpSpPr/>
                            <wpg:grpSpPr>
                              <a:xfrm>
                                <a:off x="1775690" y="428295"/>
                                <a:ext cx="5244796" cy="552814"/>
                                <a:chOff x="1775690" y="428295"/>
                                <a:chExt cx="5244796" cy="552814"/>
                              </a:xfrm>
                            </wpg:grpSpPr>
                            <wpg:grpSp>
                              <wpg:cNvPr id="36" name="Group 36"/>
                              <wpg:cNvGrpSpPr/>
                              <wpg:grpSpPr>
                                <a:xfrm>
                                  <a:off x="1884023" y="428295"/>
                                  <a:ext cx="5136463" cy="552814"/>
                                  <a:chOff x="1884023" y="428259"/>
                                  <a:chExt cx="5136463" cy="553223"/>
                                </a:xfrm>
                              </wpg:grpSpPr>
                              <wps:wsp>
                                <wps:cNvPr id="58" name="Rectangle: Single Corner Snipped 58"/>
                                <wps:cNvSpPr/>
                                <wps:spPr>
                                  <a:xfrm>
                                    <a:off x="1884023" y="428259"/>
                                    <a:ext cx="5136463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59" name="Group 59"/>
                                <wpg:cNvGrpSpPr/>
                                <wpg:grpSpPr>
                                  <a:xfrm>
                                    <a:off x="2905011" y="465461"/>
                                    <a:ext cx="3965227" cy="485775"/>
                                    <a:chOff x="2905011" y="465461"/>
                                    <a:chExt cx="3965227" cy="485775"/>
                                  </a:xfrm>
                                </wpg:grpSpPr>
                                <wpg:grpSp>
                                  <wpg:cNvPr id="60" name="Group 60"/>
                                  <wpg:cNvGrpSpPr/>
                                  <wpg:grpSpPr>
                                    <a:xfrm>
                                      <a:off x="2923087" y="527010"/>
                                      <a:ext cx="3947151" cy="384826"/>
                                      <a:chOff x="2923087" y="527010"/>
                                      <a:chExt cx="3947151" cy="384826"/>
                                    </a:xfrm>
                                  </wpg:grpSpPr>
                                  <wps:wsp>
                                    <wps:cNvPr id="61" name="Arrow: Chevron 61"/>
                                    <wps:cNvSpPr/>
                                    <wps:spPr>
                                      <a:xfrm>
                                        <a:off x="3050597" y="527010"/>
                                        <a:ext cx="3819641" cy="384826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75063F27" w14:textId="1F0D4334" w:rsidR="00ED1A7E" w:rsidRPr="00606550" w:rsidRDefault="00ED1A7E" w:rsidP="00ED1A7E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471941">
                                            <w:rPr>
                                              <w:rFonts w:ascii="Chu Van 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PT LƯỢNG GIÁC THƯỜNG GẶP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62" name="Freeform: Shape 6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63" name="Flowchart: Terminator 63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64" name="Flowchart: Direct Access Storage 64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65" name="Flowchart: Delay 65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6" name="Oval 66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7" name="TextBox 42"/>
                          <wps:cNvSpPr txBox="1"/>
                          <wps:spPr>
                            <a:xfrm>
                              <a:off x="1988061" y="428319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BB1A9FE" w14:textId="0813D437" w:rsidR="00ED1A7E" w:rsidRDefault="00ED1A7E" w:rsidP="00ED1A7E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2C9B6B3" id="Group 11" o:spid="_x0000_s1026" style="width:524.25pt;height:71.35pt;mso-position-horizontal-relative:char;mso-position-vertical-relative:line" coordorigin="766,606" coordsize="67569,114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">
                <v:group id="Group 23" o:spid="_x0000_s1027" style="position:absolute;left:766;top:606;width:16489;height:11448" coordorigin="814,606" coordsize="17506,11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group id="Group 24" o:spid="_x0000_s1028" style="position:absolute;left:814;top:606;width:17506;height:11448" coordorigin="814,767" coordsize="17506,14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<v:group id="Group 25" o:spid="_x0000_s1029" style="position:absolute;left:814;top:767;width:17506;height:14488" coordorigin="814,767" coordsize="17506,14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26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27" o:spid="_x0000_s1031" type="#_x0000_t7" style="position:absolute;left:2640;top:767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" adj="5975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28" o:spid="_x0000_s1032" type="#_x0000_t7" style="position:absolute;left:1464;top:4713;width:16489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29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30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2004;top:1214;width:15690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" filled="f" stroked="f">
                    <v:shadow on="t" color="black" opacity="20971f" offset="0,2.2pt"/>
                    <v:textbox>
                      <w:txbxContent>
                        <w:p w14:paraId="4C361777" w14:textId="77777777" w:rsidR="00ED1A7E" w:rsidRDefault="00ED1A7E" w:rsidP="00ED1A7E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Giải tích </w:t>
                          </w:r>
                          <w:r w:rsidRPr="00217749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974;top:6315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7J1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F/X+IPkNkvAAAA//8DAFBLAQItABQABgAIAAAAIQDb4fbL7gAAAIUBAAATAAAAAAAAAAAA&#10;AAAAAAAAAABbQ29udGVudF9UeXBlc10ueG1sUEsBAi0AFAAGAAgAAAAhAFr0LFu/AAAAFQEAAAsA&#10;AAAAAAAAAAAAAAAAHwEAAF9yZWxzLy5yZWxzUEsBAi0AFAAGAAgAAAAhAIirsnXEAAAA2wAAAA8A&#10;AAAAAAAAAAAAAAAABwIAAGRycy9kb3ducmV2LnhtbFBLBQYAAAAAAwADALcAAAD4AgAAAAA=&#10;" filled="f" stroked="f">
                    <v:textbox>
                      <w:txbxContent>
                        <w:p w14:paraId="522F20B2" w14:textId="77777777" w:rsidR="00ED1A7E" w:rsidRPr="00ED1A7E" w:rsidRDefault="00ED1A7E" w:rsidP="00ED1A7E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ED1A7E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33" o:spid="_x0000_s1037" style="position:absolute;left:16718;top:3499;width:51618;height:6806" coordorigin="16718,3499" coordsize="534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group id="Group 34" o:spid="_x0000_s1038" style="position:absolute;left:16718;top:3499;width:53486;height:6816" coordorigin="16718,3499" coordsize="534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group id="Group 35" o:spid="_x0000_s1039" style="position:absolute;left:17756;top:4282;width:52448;height:5529" coordorigin="17756,4282" coordsize="52447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<v:group id="Group 36" o:spid="_x0000_s1040" style="position:absolute;left:18840;top:4282;width:51364;height:5529" coordorigin="18840,4282" coordsize="51364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<v:shape id="Rectangle: Single Corner Snipped 58" o:spid="_x0000_s1041" style="position:absolute;left:18840;top:4282;width:51364;height:5532;visibility:visible;mso-wrap-style:square;v-text-anchor:middle" coordsize="5136463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" path="m,l4936257,r200206,200206l5136463,553223,,553223,,xe" fillcolor="#fffff7" stroked="f" strokeweight="1.25pt">
                          <v:fill r:id="rId7" o:title="" color2="#f0d5ff" type="pattern"/>
                          <v:path arrowok="t" o:connecttype="custom" o:connectlocs="0,0;4936257,0;5136463,200206;5136463,553223;0,553223;0,0" o:connectangles="0,0,0,0,0,0"/>
                        </v:shape>
                        <v:group id="Group 59" o:spid="_x0000_s1042" style="position:absolute;left:29050;top:4654;width:39652;height:4858" coordorigin="29050,4654" coordsize="396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  <v:group id="Group 60" o:spid="_x0000_s1043" style="position:absolute;left:29230;top:5270;width:39472;height:3848" coordorigin="29230,5270" coordsize="39471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61" o:spid="_x0000_s1044" type="#_x0000_t55" style="position:absolute;left:30505;top:5270;width:38197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" adj="21134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75063F27" w14:textId="1F0D4334" w:rsidR="00ED1A7E" w:rsidRPr="00606550" w:rsidRDefault="00ED1A7E" w:rsidP="00ED1A7E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471941">
                                      <w:rPr>
                                        <w:rFonts w:ascii="Chu Van 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PT LƯỢNG GIÁC THƯỜNG GẶP</w:t>
                                    </w:r>
                                  </w:p>
                                </w:txbxContent>
                              </v:textbox>
                            </v:shape>
                            <v:shape id="Freeform: Shape 6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63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64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65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66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880;top:4283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" filled="f" stroked="f">
                    <v:shadow on="t" color="black" opacity="20971f" offset="0,2.2pt"/>
                    <v:textbox>
                      <w:txbxContent>
                        <w:p w14:paraId="0BB1A9FE" w14:textId="0813D437" w:rsidR="00ED1A7E" w:rsidRDefault="00ED1A7E" w:rsidP="00ED1A7E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17101F3" w14:textId="77777777" w:rsidR="00EC5D1C" w:rsidRPr="00951817" w:rsidRDefault="00EC5D1C" w:rsidP="0095181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2E15EC41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5975C8" w:rsidRPr="00531501" w:rsidRDefault="005975C8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5975C8" w:rsidRDefault="005975C8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5975C8" w:rsidRDefault="005975C8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8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5975C8" w:rsidRPr="00531501" w:rsidRDefault="005975C8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5975C8" w:rsidRDefault="005975C8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5975C8" w:rsidRDefault="005975C8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7CA3361" w:rsidR="00EC5D1C" w:rsidRPr="00951817" w:rsidRDefault="00C12161" w:rsidP="00951817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41601E48">
                <wp:extent cx="6501145" cy="6972300"/>
                <wp:effectExtent l="0" t="0" r="13970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6972300"/>
                          <a:chOff x="-15" y="-48329"/>
                          <a:chExt cx="6501145" cy="697230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0" y="1"/>
                            <a:ext cx="6501130" cy="692397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758F67F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E174AC8" w14:textId="131A13EF" w:rsidR="005975C8" w:rsidRPr="009C1218" w:rsidRDefault="009D40FF" w:rsidP="00AD303E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C4"/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Phương trình bậc nhất đối với một hàm số lượng giác</w:t>
                              </w:r>
                            </w:p>
                            <w:p w14:paraId="7E9C965F" w14:textId="142D2905" w:rsidR="005975C8" w:rsidRPr="009C1218" w:rsidRDefault="00DB6506" w:rsidP="00AD303E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sz w:val="24"/>
                                  <w:szCs w:val="24"/>
                                </w:rPr>
                                <w:t>①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Định nghĩa:</w:t>
                              </w:r>
                            </w:p>
                            <w:p w14:paraId="5841B1CC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Phương trình bậc nhất đối với một hàm số lượng giác là pt có dạng: at + b = 0, </w:t>
                              </w:r>
                            </w:p>
                            <w:p w14:paraId="6B4EBF8A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Trong đó a, b là các hằng số (a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0), t là một trong các hàm số lượng giác.</w:t>
                              </w:r>
                            </w:p>
                            <w:p w14:paraId="47170892" w14:textId="77777777" w:rsidR="005975C8" w:rsidRPr="009C1218" w:rsidRDefault="005975C8" w:rsidP="00AD303E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Ví dụ: 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2sinx –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= 0;  2cosx – 3 = 0;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tanx + 1 = 0; cotx -1 = 0</w:t>
                              </w:r>
                            </w:p>
                            <w:p w14:paraId="59B09132" w14:textId="37C09923" w:rsidR="005975C8" w:rsidRPr="009C1218" w:rsidRDefault="00DB6506" w:rsidP="00AD303E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sz w:val="24"/>
                                  <w:szCs w:val="24"/>
                                </w:rPr>
                                <w:t>②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Đưa về phương trình lượng giác cơ bản.</w:t>
                              </w:r>
                            </w:p>
                            <w:p w14:paraId="65BF01EE" w14:textId="77777777" w:rsidR="005975C8" w:rsidRPr="009C1218" w:rsidRDefault="005975C8" w:rsidP="00AD303E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Ví dụ: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Giải các phương trình sau: </w:t>
                              </w:r>
                            </w:p>
                            <w:p w14:paraId="6BB9EE56" w14:textId="77777777" w:rsidR="005975C8" w:rsidRPr="009C1218" w:rsidRDefault="005975C8" w:rsidP="00AD303E">
                              <w:pPr>
                                <w:spacing w:line="240" w:lineRule="auto"/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a) 2sinx – 3 = 0;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 xml:space="preserve">b)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tanx + 1 = 0</w:t>
                              </w:r>
                            </w:p>
                            <w:p w14:paraId="56F94224" w14:textId="77777777" w:rsidR="005975C8" w:rsidRPr="009C1218" w:rsidRDefault="005975C8" w:rsidP="00AD303E">
                              <w:pPr>
                                <w:spacing w:line="240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Hướng dẫn giải:</w:t>
                              </w:r>
                            </w:p>
                            <w:p w14:paraId="336B444F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2sinx – 3 = 0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sinx =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den>
                                </m:f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&gt; 1: phương trình vô nghiệm</w:t>
                              </w:r>
                            </w:p>
                            <w:p w14:paraId="35284D63" w14:textId="77777777" w:rsidR="005975C8" w:rsidRPr="009C1218" w:rsidRDefault="00F23FC5" w:rsidP="00D62C9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="005975C8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tanx + 1= 0  </w:t>
                              </w:r>
                              <w:r w:rsidR="005975C8"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tanx = –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3</m:t>
                                        </m:r>
                                      </m:e>
                                    </m:rad>
                                  </m:den>
                                </m:f>
                              </m:oMath>
                              <w:r w:rsidR="005975C8"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x = –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π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6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+kπ</m:t>
                                </m:r>
                              </m:oMath>
                            </w:p>
                            <w:p w14:paraId="662D9BC4" w14:textId="3E3874D8" w:rsidR="005975C8" w:rsidRPr="009C1218" w:rsidRDefault="00DB6506" w:rsidP="00AD303E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sz w:val="24"/>
                                  <w:szCs w:val="24"/>
                                </w:rPr>
                                <w:t>③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F80F64" w:rsidRPr="00F80F6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F80F64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Phương trình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đưa về </w:t>
                              </w:r>
                              <w:r w:rsidR="00F80F64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Phương trình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bậc nhất đối với một hàm số lượng giác.</w:t>
                              </w:r>
                            </w:p>
                            <w:p w14:paraId="7EBD8F02" w14:textId="77777777" w:rsidR="005975C8" w:rsidRPr="009C1218" w:rsidRDefault="005975C8" w:rsidP="00AD303E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Ví dụ 1: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Giải các phương trình sau:</w:t>
                              </w:r>
                            </w:p>
                            <w:p w14:paraId="492433A4" w14:textId="77777777" w:rsidR="005975C8" w:rsidRPr="009C1218" w:rsidRDefault="005975C8" w:rsidP="00AD303E">
                              <w:pPr>
                                <w:spacing w:line="240" w:lineRule="auto"/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a) 5cosx – 2sin2x = 0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>b) 8sinx.cosx.cos2x = –1</w:t>
                              </w:r>
                            </w:p>
                            <w:p w14:paraId="0CDDF46C" w14:textId="77777777" w:rsidR="005975C8" w:rsidRPr="009C1218" w:rsidRDefault="005975C8" w:rsidP="00AD303E">
                              <w:pPr>
                                <w:spacing w:line="240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Hướng dẫn giải:</w:t>
                              </w:r>
                            </w:p>
                            <w:p w14:paraId="39F67E8B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5cosx – 2sin2x = 0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cosx(5 – 4sinx) = 0</w:t>
                              </w:r>
                            </w:p>
                            <w:p w14:paraId="406173E3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8sinx.cosx.cos2x = –1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2sin4x = –1</w:t>
                              </w:r>
                            </w:p>
                            <w:p w14:paraId="75A799B0" w14:textId="77777777" w:rsidR="005975C8" w:rsidRPr="009C1218" w:rsidRDefault="005975C8" w:rsidP="00AD303E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Ví dụ 2: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Giải các phương trình sau:</w:t>
                              </w:r>
                            </w:p>
                            <w:p w14:paraId="39BFE70E" w14:textId="77777777" w:rsidR="005975C8" w:rsidRPr="009C1218" w:rsidRDefault="005975C8" w:rsidP="00AD303E">
                              <w:pPr>
                                <w:spacing w:line="240" w:lineRule="auto"/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a) 2cos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1 = 0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>b) sinx + sin2x + sin3x = 0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>c) sinx + cosx = 1</w:t>
                              </w:r>
                            </w:p>
                            <w:p w14:paraId="120FD024" w14:textId="77777777" w:rsidR="005975C8" w:rsidRPr="009C1218" w:rsidRDefault="005975C8" w:rsidP="00AD303E">
                              <w:pPr>
                                <w:spacing w:line="240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Hướng dẫn  giải:</w:t>
                              </w:r>
                            </w:p>
                            <w:p w14:paraId="03B0B692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2cos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1 = 0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cos2x = 0</w:t>
                              </w:r>
                            </w:p>
                            <w:p w14:paraId="2D58A913" w14:textId="55F6B33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sinx + sin2x + sin3x = 0 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sin2x(2cosx + 1) = 0</w:t>
                              </w:r>
                              <w:r w:rsidR="005B5A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D5B13EC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sinx + cosx = 1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sin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x+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  <m: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1</m:t>
                                </m:r>
                              </m:oMath>
                            </w:p>
                            <w:p w14:paraId="49D22A88" w14:textId="77777777" w:rsidR="005975C8" w:rsidRPr="009C1218" w:rsidRDefault="005975C8" w:rsidP="00C12161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B68E42" w14:textId="77777777" w:rsidR="005975C8" w:rsidRPr="009C1218" w:rsidRDefault="005975C8" w:rsidP="00C12161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C7C2E33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054B85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D2F03DC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B3E0E5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2C78018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A89D675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4F53A1E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C37526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B723482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75522E3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5975C8" w:rsidRPr="009C1218" w:rsidRDefault="005975C8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77777777" w:rsidR="005975C8" w:rsidRPr="009C1218" w:rsidRDefault="005975C8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9C1218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◈-</w:t>
                                </w:r>
                                <w:r w:rsidRPr="009C1218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 xml:space="preserve">Ghi nhớ </w:t>
                                </w:r>
                                <w:r w:rsidRPr="009C1218"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11.9pt;height:549pt;mso-position-horizontal-relative:char;mso-position-vertical-relative:line" coordorigin=",-483" coordsize="65011,69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">
                <v:shape id="Rectangle: Diagonal Corners Rounded 244" o:spid="_x0000_s1071" style="position:absolute;width:65011;height:69239;visibility:visible;mso-wrap-style:square;v-text-anchor:middle" coordsize="6501130,69239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" adj="-11796480,,5400" path="m61566,l6328980,v95076,,172150,77074,172150,172150l6501130,6862404v,34002,-27564,61566,-61566,61566l172150,6923970c77074,6923970,,6846896,,6751820l,61566c,27564,27564,,6156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1566,0;6328980,0;6501130,172150;6501130,6862404;6439564,6923970;172150,6923970;0,6751820;0,61566;61566,0" o:connectangles="0,0,0,0,0,0,0,0,0" textboxrect="0,0,6501130,6923970"/>
                  <v:textbox>
                    <w:txbxContent>
                      <w:p w14:paraId="1758F67F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E174AC8" w14:textId="131A13EF" w:rsidR="005975C8" w:rsidRPr="009C1218" w:rsidRDefault="009D40FF" w:rsidP="00AD303E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sym w:font="Wingdings" w:char="F0C4"/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Phương trình bậc nhất đối với một hàm số lượng giác</w:t>
                        </w:r>
                      </w:p>
                      <w:p w14:paraId="7E9C965F" w14:textId="142D2905" w:rsidR="005975C8" w:rsidRPr="009C1218" w:rsidRDefault="00DB6506" w:rsidP="00AD303E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sz w:val="24"/>
                            <w:szCs w:val="24"/>
                          </w:rPr>
                          <w:t>①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Định nghĩa:</w:t>
                        </w:r>
                      </w:p>
                      <w:p w14:paraId="5841B1CC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Phương trình bậc nhất đối với một hàm số lượng giác là pt có dạng: at + b = 0, </w:t>
                        </w:r>
                      </w:p>
                      <w:p w14:paraId="6B4EBF8A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Trong đó a, b là các hằng số (a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0), t là một trong các hàm số lượng giác.</w:t>
                        </w:r>
                      </w:p>
                      <w:p w14:paraId="47170892" w14:textId="77777777" w:rsidR="005975C8" w:rsidRPr="009C1218" w:rsidRDefault="005975C8" w:rsidP="00AD303E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C00000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  <w:sz w:val="24"/>
                            <w:szCs w:val="24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 Ví dụ: 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2sinx –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3</m:t>
                              </m:r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= 0;  2cosx – 3 = 0;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3</m:t>
                              </m:r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tanx + 1 = 0; cotx -1 = 0</w:t>
                        </w:r>
                      </w:p>
                      <w:p w14:paraId="59B09132" w14:textId="37C09923" w:rsidR="005975C8" w:rsidRPr="009C1218" w:rsidRDefault="00DB6506" w:rsidP="00AD303E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sz w:val="24"/>
                            <w:szCs w:val="24"/>
                          </w:rPr>
                          <w:t>②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Cách giải: </w:t>
                        </w:r>
                        <w:r w:rsidR="005975C8"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Đưa về phương trình lượng giác cơ bản.</w:t>
                        </w:r>
                      </w:p>
                      <w:p w14:paraId="65BF01EE" w14:textId="77777777" w:rsidR="005975C8" w:rsidRPr="009C1218" w:rsidRDefault="005975C8" w:rsidP="00AD303E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  <w:sz w:val="24"/>
                            <w:szCs w:val="24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Ví dụ: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Giải các phương trình sau: </w:t>
                        </w:r>
                      </w:p>
                      <w:p w14:paraId="6BB9EE56" w14:textId="77777777" w:rsidR="005975C8" w:rsidRPr="009C1218" w:rsidRDefault="005975C8" w:rsidP="00AD303E">
                        <w:pPr>
                          <w:spacing w:line="240" w:lineRule="auto"/>
                          <w:ind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a) 2sinx – 3 = 0;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  <w:t xml:space="preserve">b)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3</m:t>
                              </m:r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tanx + 1 = 0</w:t>
                        </w:r>
                      </w:p>
                      <w:p w14:paraId="56F94224" w14:textId="77777777" w:rsidR="005975C8" w:rsidRPr="009C1218" w:rsidRDefault="005975C8" w:rsidP="00AD303E">
                        <w:pPr>
                          <w:spacing w:line="240" w:lineRule="auto"/>
                          <w:jc w:val="center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Hướng dẫn giải:</w:t>
                        </w:r>
                      </w:p>
                      <w:p w14:paraId="336B444F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2sinx – 3 = 0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sinx = 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3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2</m:t>
                              </m:r>
                            </m:den>
                          </m:f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&gt; 1: phương trình vô nghiệm</w:t>
                        </w:r>
                      </w:p>
                      <w:p w14:paraId="35284D63" w14:textId="77777777" w:rsidR="005975C8" w:rsidRPr="009C1218" w:rsidRDefault="00D62C9A" w:rsidP="00D62C9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3</m:t>
                              </m:r>
                            </m:e>
                          </m:rad>
                        </m:oMath>
                        <w:r w:rsidR="005975C8"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tanx + 1= 0  </w:t>
                        </w:r>
                        <w:r w:rsidR="005975C8"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="005975C8"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tanx = –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1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  <m:t>3</m:t>
                                  </m:r>
                                </m:e>
                              </m:rad>
                            </m:den>
                          </m:f>
                        </m:oMath>
                        <w:r w:rsidR="005975C8"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="005975C8"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x = –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π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6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+kπ</m:t>
                          </m:r>
                        </m:oMath>
                      </w:p>
                      <w:p w14:paraId="662D9BC4" w14:textId="3E3874D8" w:rsidR="005975C8" w:rsidRPr="009C1218" w:rsidRDefault="00DB6506" w:rsidP="00AD303E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sz w:val="24"/>
                            <w:szCs w:val="24"/>
                          </w:rPr>
                          <w:t>③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.</w:t>
                        </w:r>
                        <w:r w:rsidR="00F80F64" w:rsidRPr="00F80F6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="00F80F64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Phương trình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đưa về </w:t>
                        </w:r>
                        <w:r w:rsidR="00F80F64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Phương trình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bậc nhất đối với một hàm số lượng giác.</w:t>
                        </w:r>
                      </w:p>
                      <w:p w14:paraId="7EBD8F02" w14:textId="77777777" w:rsidR="005975C8" w:rsidRPr="009C1218" w:rsidRDefault="005975C8" w:rsidP="00AD303E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  <w:sz w:val="24"/>
                            <w:szCs w:val="24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Ví dụ 1: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Giải các phương trình sau:</w:t>
                        </w:r>
                      </w:p>
                      <w:p w14:paraId="492433A4" w14:textId="77777777" w:rsidR="005975C8" w:rsidRPr="009C1218" w:rsidRDefault="005975C8" w:rsidP="00AD303E">
                        <w:pPr>
                          <w:spacing w:line="240" w:lineRule="auto"/>
                          <w:ind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a) 5cosx – 2sin2x = 0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  <w:t>b) 8sinx.cosx.cos2x = –1</w:t>
                        </w:r>
                      </w:p>
                      <w:p w14:paraId="0CDDF46C" w14:textId="77777777" w:rsidR="005975C8" w:rsidRPr="009C1218" w:rsidRDefault="005975C8" w:rsidP="00AD303E">
                        <w:pPr>
                          <w:spacing w:line="240" w:lineRule="auto"/>
                          <w:jc w:val="center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Hướng dẫn giải:</w:t>
                        </w:r>
                      </w:p>
                      <w:p w14:paraId="39F67E8B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5cosx – 2sin2x = 0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cosx(5 – 4sinx) = 0</w:t>
                        </w:r>
                      </w:p>
                      <w:p w14:paraId="406173E3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8sinx.cosx.cos2x = –1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2sin4x = –1</w:t>
                        </w:r>
                      </w:p>
                      <w:p w14:paraId="75A799B0" w14:textId="77777777" w:rsidR="005975C8" w:rsidRPr="009C1218" w:rsidRDefault="005975C8" w:rsidP="00AD303E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  <w:sz w:val="24"/>
                            <w:szCs w:val="24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Ví dụ 2: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Giải các phương trình sau:</w:t>
                        </w:r>
                      </w:p>
                      <w:p w14:paraId="39BFE70E" w14:textId="77777777" w:rsidR="005975C8" w:rsidRPr="009C1218" w:rsidRDefault="005975C8" w:rsidP="00AD303E">
                        <w:pPr>
                          <w:spacing w:line="240" w:lineRule="auto"/>
                          <w:ind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a) 2cos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1 = 0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  <w:t>b) sinx + sin2x + sin3x = 0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  <w:t>c) sinx + cosx = 1</w:t>
                        </w:r>
                      </w:p>
                      <w:p w14:paraId="120FD024" w14:textId="77777777" w:rsidR="005975C8" w:rsidRPr="009C1218" w:rsidRDefault="005975C8" w:rsidP="00AD303E">
                        <w:pPr>
                          <w:spacing w:line="240" w:lineRule="auto"/>
                          <w:jc w:val="center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Hướng dẫn  giải:</w:t>
                        </w:r>
                      </w:p>
                      <w:p w14:paraId="03B0B692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2cos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1 = 0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cos2x = 0</w:t>
                        </w:r>
                      </w:p>
                      <w:p w14:paraId="2D58A913" w14:textId="55F6B33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sinx + sin2x + sin3x = 0 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sin2x(2cosx + 1) = 0</w:t>
                        </w:r>
                        <w:r w:rsidR="005B5A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3D5B13EC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sinx + cosx = 1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2</m:t>
                              </m:r>
                            </m:e>
                          </m:rad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sin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  <m:t>π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  <m:t>4</m:t>
                                  </m:r>
                                </m:den>
                              </m:f>
                            </m:e>
                          </m:d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=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1</m:t>
                          </m:r>
                        </m:oMath>
                      </w:p>
                      <w:p w14:paraId="49D22A88" w14:textId="77777777" w:rsidR="005975C8" w:rsidRPr="009C1218" w:rsidRDefault="005975C8" w:rsidP="00C12161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B68E42" w14:textId="77777777" w:rsidR="005975C8" w:rsidRPr="009C1218" w:rsidRDefault="005975C8" w:rsidP="00C12161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C7C2E33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054B85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D2F03DC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B3E0E5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2C78018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A89D675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4F53A1E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C37526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B723482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75522E3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5975C8" w:rsidRPr="009C1218" w:rsidRDefault="005975C8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77777777" w:rsidR="005975C8" w:rsidRPr="009C1218" w:rsidRDefault="005975C8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9C1218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◈-</w:t>
                          </w:r>
                          <w:r w:rsidRPr="009C1218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  <w:t xml:space="preserve">Ghi nhớ </w:t>
                          </w:r>
                          <w:r w:rsidRPr="009C1218"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321C463" w14:textId="3313CCAF" w:rsidR="00C12161" w:rsidRPr="00951817" w:rsidRDefault="00DA5956" w:rsidP="00951817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C56B159" wp14:editId="35FF7BFD">
                <wp:extent cx="6501145" cy="8820150"/>
                <wp:effectExtent l="0" t="0" r="13970" b="19050"/>
                <wp:docPr id="45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820150"/>
                          <a:chOff x="-15" y="-48329"/>
                          <a:chExt cx="6501145" cy="8820150"/>
                        </a:xfrm>
                      </wpg:grpSpPr>
                      <wps:wsp>
                        <wps:cNvPr id="460" name="Rectangle: Diagonal Corners Rounded 460"/>
                        <wps:cNvSpPr/>
                        <wps:spPr>
                          <a:xfrm>
                            <a:off x="0" y="-1"/>
                            <a:ext cx="6501130" cy="877182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38FC7CC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60BCB13" w14:textId="6648D256" w:rsidR="005975C8" w:rsidRPr="009C1218" w:rsidRDefault="002B665F" w:rsidP="00637C0C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Yu Gothic" w:eastAsia="Yu Gothic" w:hAnsi="Yu Gothic" w:cs="Segoe UI Symbol" w:hint="eastAsia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C4"/>
                              </w:r>
                              <w:r w:rsidR="005975C8" w:rsidRPr="009C1218"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PT bậc hai đối với một hàm số lượng giác</w:t>
                              </w:r>
                            </w:p>
                            <w:p w14:paraId="7D7A794E" w14:textId="459C0B0F" w:rsidR="005975C8" w:rsidRPr="009C1218" w:rsidRDefault="00DB6506" w:rsidP="00637C0C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①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Định nghĩa: 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P</w:t>
                              </w:r>
                              <w:r w:rsidR="008E3F8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hương trình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bậc hai đối với một HSLG là PT có dạng: at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bt + c = 0; </w:t>
                              </w:r>
                            </w:p>
                            <w:p w14:paraId="5E8CAAA2" w14:textId="77777777" w:rsidR="005975C8" w:rsidRPr="009C1218" w:rsidRDefault="005975C8" w:rsidP="00637C0C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trong đó a, b, c là các hằng số (a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0), t là một HSLG.</w:t>
                              </w:r>
                            </w:p>
                            <w:p w14:paraId="557AE816" w14:textId="77777777" w:rsidR="005975C8" w:rsidRPr="009C1218" w:rsidRDefault="005975C8" w:rsidP="00637C0C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Ví dụ :</w:t>
                              </w:r>
                            </w:p>
                            <w:p w14:paraId="672668A9" w14:textId="77777777" w:rsidR="005975C8" w:rsidRPr="009C1218" w:rsidRDefault="005975C8" w:rsidP="00637C0C">
                              <w:pPr>
                                <w:spacing w:line="240" w:lineRule="auto"/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a) 2sin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+ 3sinx – 2 = 0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>b) 3cos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5cosx + 2 = 0</w:t>
                              </w:r>
                            </w:p>
                            <w:p w14:paraId="4789FEF9" w14:textId="77777777" w:rsidR="005975C8" w:rsidRPr="009C1218" w:rsidRDefault="005975C8" w:rsidP="00637C0C">
                              <w:pPr>
                                <w:spacing w:line="240" w:lineRule="auto"/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c) 3tan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2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tanx + 3 = 0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>d) 3cot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5cotx – 7 = 0</w:t>
                              </w:r>
                            </w:p>
                            <w:p w14:paraId="14077FA9" w14:textId="22CB3F68" w:rsidR="005975C8" w:rsidRPr="009C1218" w:rsidRDefault="00DB6506" w:rsidP="00637C0C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②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Cách giải</w:t>
                              </w:r>
                            </w:p>
                            <w:p w14:paraId="7EB92AC4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Đặt t = sinx (cosx, tanx, cotx)</w:t>
                              </w:r>
                            </w:p>
                            <w:p w14:paraId="20AAA022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Đưa về PT: at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bt + c = 0</w:t>
                              </w:r>
                            </w:p>
                            <w:p w14:paraId="4CCE06CD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Chú ý: Nếu đặt t = sinx (cosx) thì cần có điều kiện –1 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A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t 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A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1</w:t>
                              </w:r>
                            </w:p>
                            <w:p w14:paraId="16E7C722" w14:textId="688C3161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2sin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+ 3sinx – 2 = 0</w:t>
                              </w:r>
                              <w:r w:rsidR="005B5A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sin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,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 xml:space="preserve">     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≤t≤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54CF22F7" w14:textId="654F4189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3cos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5cosx + 2 = 0</w:t>
                              </w:r>
                              <w:r w:rsidR="005B5A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cos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,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 xml:space="preserve">    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≤t≤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5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297D3FBD" w14:textId="77777777" w:rsidR="005975C8" w:rsidRPr="009C1218" w:rsidRDefault="00F23FC5" w:rsidP="00D62C9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tan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ad>
                                            <m:radPr>
                                              <m:degHide m:val="1"/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radPr>
                                            <m:deg/>
                                            <m:e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3</m:t>
                                              </m:r>
                                            </m:e>
                                          </m:rad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4502FF9D" w14:textId="77777777" w:rsidR="005975C8" w:rsidRPr="009C1218" w:rsidRDefault="00F23FC5" w:rsidP="00D62C9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cot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5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7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1F150E97" w14:textId="3F634FBE" w:rsidR="005975C8" w:rsidRPr="009C1218" w:rsidRDefault="00DB6506" w:rsidP="00637C0C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③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Bài tập áp dụng: 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77"/>
                                <w:gridCol w:w="4900"/>
                              </w:tblGrid>
                              <w:tr w:rsidR="005975C8" w:rsidRPr="009C1218" w14:paraId="6F28B874" w14:textId="77777777" w:rsidTr="005975C8">
                                <w:trPr>
                                  <w:trHeight w:val="2814"/>
                                </w:trPr>
                                <w:tc>
                                  <w:tcPr>
                                    <w:tcW w:w="4915" w:type="dxa"/>
                                  </w:tcPr>
                                  <w:p w14:paraId="05DD878F" w14:textId="77777777" w:rsidR="005975C8" w:rsidRPr="009C1218" w:rsidRDefault="005975C8" w:rsidP="00637C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Giải các phương trình sau:</w:t>
                                    </w:r>
                                  </w:p>
                                  <w:p w14:paraId="1EA61E1E" w14:textId="77777777" w:rsidR="005975C8" w:rsidRPr="009C1218" w:rsidRDefault="005975C8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m:oMath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2si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den>
                                      </m:f>
                                      <m: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e>
                                      </m:ra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sin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den>
                                      </m:f>
                                      <m: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-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24"/>
                                          <w:szCs w:val="24"/>
                                        </w:rPr>
                                        <m:t>0</m:t>
                                      </m:r>
                                    </m:oMath>
                                  </w:p>
                                  <w:p w14:paraId="65DE1BF8" w14:textId="77777777" w:rsidR="005975C8" w:rsidRPr="009C1218" w:rsidRDefault="005975C8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2cos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vertAlign w:val="superscript"/>
                                      </w:rPr>
                                      <w:t>2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x – 3cosx + 1 = 0</w:t>
                                    </w:r>
                                  </w:p>
                                  <w:p w14:paraId="14E3E658" w14:textId="77777777" w:rsidR="005975C8" w:rsidRPr="009C1218" w:rsidRDefault="005975C8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cos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vertAlign w:val="superscript"/>
                                      </w:rPr>
                                      <w:t>2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x + sinx + 1 = 0</w:t>
                                    </w:r>
                                  </w:p>
                                  <w:p w14:paraId="06086B01" w14:textId="77777777" w:rsidR="005975C8" w:rsidRPr="009C1218" w:rsidRDefault="00F23FC5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</m:e>
                                      </m:rad>
                                    </m:oMath>
                                    <w:r w:rsidR="005975C8"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tan</w:t>
                                    </w:r>
                                    <w:r w:rsidR="005975C8"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vertAlign w:val="superscript"/>
                                      </w:rPr>
                                      <w:t>2</w:t>
                                    </w:r>
                                    <w:r w:rsidR="005975C8"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x – (1 + </w:t>
                                    </w: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</m:e>
                                      </m:rad>
                                    </m:oMath>
                                    <w:r w:rsidR="005975C8"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)tanx + 1=0</w:t>
                                    </w:r>
                                  </w:p>
                                  <w:p w14:paraId="0BFDBF36" w14:textId="77777777" w:rsidR="005975C8" w:rsidRPr="009C1218" w:rsidRDefault="005975C8" w:rsidP="00637C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916" w:type="dxa"/>
                                  </w:tcPr>
                                  <w:p w14:paraId="209D36C9" w14:textId="77777777" w:rsidR="005975C8" w:rsidRPr="009C1218" w:rsidRDefault="005975C8" w:rsidP="00637C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Hướng dẫn giải:</w:t>
                                    </w:r>
                                  </w:p>
                                  <w:p w14:paraId="4A4B9163" w14:textId="77777777" w:rsidR="005975C8" w:rsidRPr="009C1218" w:rsidRDefault="005975C8" w:rsidP="00637C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50157109" w14:textId="77777777" w:rsidR="005975C8" w:rsidRPr="009C1218" w:rsidRDefault="00F23FC5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m:oMath>
                                      <m:d>
                                        <m:dPr>
                                          <m:begChr m:val="{"/>
                                          <m:endChr m:val="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m>
                                            <m:mPr>
                                              <m:plcHide m:val="1"/>
                                              <m:mcs>
                                                <m:mc>
                                                  <m:mcPr>
                                                    <m:count m:val="1"/>
                                                    <m:mcJc m:val="left"/>
                                                  </m:mcPr>
                                                </m:mc>
                                              </m:mcs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mPr>
                                            <m:m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sin</m:t>
                                                </m:r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x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den>
                                                </m:f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,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 xml:space="preserve">    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≤t≤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</m:e>
                                            </m:mr>
                                            <m:mr>
                                              <m:e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t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+</m:t>
                                                </m:r>
                                                <m:rad>
                                                  <m:radPr>
                                                    <m:degHide m:val="1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radPr>
                                                  <m:deg/>
                                                  <m:e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e>
                                                </m:rad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0</m:t>
                                                </m:r>
                                              </m:e>
                                            </m:mr>
                                          </m:m>
                                        </m:e>
                                      </m:d>
                                    </m:oMath>
                                  </w:p>
                                  <w:p w14:paraId="619E3997" w14:textId="77777777" w:rsidR="005975C8" w:rsidRPr="009C1218" w:rsidRDefault="005975C8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d>
                                        <m:dPr>
                                          <m:begChr m:val="{"/>
                                          <m:endChr m:val="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m>
                                            <m:mPr>
                                              <m:plcHide m:val="1"/>
                                              <m:mcs>
                                                <m:mc>
                                                  <m:mcPr>
                                                    <m:count m:val="1"/>
                                                    <m:mcJc m:val="left"/>
                                                  </m:mcPr>
                                                </m:mc>
                                              </m:mcs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mPr>
                                            <m:m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cos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x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,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 xml:space="preserve">   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≤t≤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</m:e>
                                            </m:mr>
                                            <m:mr>
                                              <m:e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t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3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t+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0</m:t>
                                                </m:r>
                                              </m:e>
                                            </m:mr>
                                          </m:m>
                                        </m:e>
                                      </m:d>
                                    </m:oMath>
                                  </w:p>
                                  <w:p w14:paraId="0E142F19" w14:textId="77777777" w:rsidR="005975C8" w:rsidRPr="009C1218" w:rsidRDefault="005975C8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d>
                                        <m:dPr>
                                          <m:begChr m:val="{"/>
                                          <m:endChr m:val="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m>
                                            <m:mPr>
                                              <m:plcHide m:val="1"/>
                                              <m:mcs>
                                                <m:mc>
                                                  <m:mcPr>
                                                    <m:count m:val="1"/>
                                                    <m:mcJc m:val="left"/>
                                                  </m:mcPr>
                                                </m:mc>
                                              </m:mcs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mPr>
                                            <m:m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sin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x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,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 xml:space="preserve">    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≤t≤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</m:e>
                                            </m:mr>
                                            <m:m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-</m:t>
                                                </m:r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t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+t+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0</m:t>
                                                </m:r>
                                              </m:e>
                                            </m:mr>
                                          </m:m>
                                        </m:e>
                                      </m:d>
                                    </m:oMath>
                                  </w:p>
                                  <w:p w14:paraId="375F925F" w14:textId="77777777" w:rsidR="005975C8" w:rsidRPr="009C1218" w:rsidRDefault="005975C8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d>
                                        <m:dPr>
                                          <m:begChr m:val="{"/>
                                          <m:endChr m:val=""/>
                                          <m:ctrl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m>
                                            <m:mPr>
                                              <m:plcHide m:val="1"/>
                                              <m:mcs>
                                                <m:mc>
                                                  <m:mcPr>
                                                    <m:count m:val="1"/>
                                                    <m:mcJc m:val="left"/>
                                                  </m:mcPr>
                                                </m:mc>
                                              </m:mcs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mPr>
                                            <m:m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tan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x</m:t>
                                                </m:r>
                                              </m:e>
                                            </m:mr>
                                            <m:mr>
                                              <m:e>
                                                <m:rad>
                                                  <m:radPr>
                                                    <m:degHide m:val="1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radPr>
                                                  <m:deg/>
                                                  <m:e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3</m:t>
                                                    </m:r>
                                                  </m:e>
                                                </m:rad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t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-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(1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+</m:t>
                                                </m:r>
                                                <m:rad>
                                                  <m:radPr>
                                                    <m:degHide m:val="1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radPr>
                                                  <m:deg/>
                                                  <m:e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sz w:val="24"/>
                                                        <w:szCs w:val="24"/>
                                                      </w:rPr>
                                                      <m:t>3</m:t>
                                                    </m:r>
                                                  </m:e>
                                                </m:rad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)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t+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1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=</m:t>
                                                </m:r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  <w:sz w:val="24"/>
                                                    <w:szCs w:val="24"/>
                                                  </w:rPr>
                                                  <m:t>0</m:t>
                                                </m:r>
                                              </m:e>
                                            </m:mr>
                                          </m:m>
                                        </m:e>
                                      </m:d>
                                    </m:oMath>
                                  </w:p>
                                  <w:p w14:paraId="687F1A81" w14:textId="77777777" w:rsidR="005975C8" w:rsidRPr="009C1218" w:rsidRDefault="005975C8" w:rsidP="00637C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15B25C3" w14:textId="760770AC" w:rsidR="00BF1944" w:rsidRDefault="005975C8" w:rsidP="00BF1944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BF1944"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④</w:t>
                              </w:r>
                              <w:r w:rsidR="00BF1944"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="00BF194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Ghi nhớ công thức biến  đổi cơ bản</w:t>
                              </w:r>
                              <w:r w:rsidR="00BF1944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82"/>
                                <w:gridCol w:w="4849"/>
                              </w:tblGrid>
                              <w:tr w:rsidR="00BF1944" w:rsidRPr="009C1218" w14:paraId="3470608D" w14:textId="77777777" w:rsidTr="00997A01">
                                <w:trPr>
                                  <w:trHeight w:val="2560"/>
                                </w:trPr>
                                <w:tc>
                                  <w:tcPr>
                                    <w:tcW w:w="4882" w:type="dxa"/>
                                  </w:tcPr>
                                  <w:p w14:paraId="59C6BA42" w14:textId="2A024FE8" w:rsidR="00491476" w:rsidRDefault="00997A01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="00491476"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>1.</w:t>
                                    </w:r>
                                    <w:r w:rsidR="00491476"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0"/>
                                        <w:lang w:val="pt-BR"/>
                                      </w:rPr>
                                      <w:object w:dxaOrig="1480" w:dyaOrig="320" w14:anchorId="5D95601E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6" type="#_x0000_t75" style="width:74.05pt;height:15.6pt" o:ole="">
                                          <v:imagedata r:id="rId9" o:title=""/>
                                        </v:shape>
                                        <o:OLEObject Type="Embed" ProgID="Equation.DSMT4" ShapeID="_x0000_i1026" DrawAspect="Content" ObjectID="_1685730237" r:id="rId10"/>
                                      </w:object>
                                    </w:r>
                                    <w:r w:rsidR="00491476"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     </w:t>
                                    </w:r>
                                    <w:r w:rsidR="00491476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="00491476"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 </w:t>
                                    </w:r>
                                    <w:r w:rsidR="00491476"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>2.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0"/>
                                        <w:lang w:val="pt-BR"/>
                                      </w:rPr>
                                      <w:object w:dxaOrig="1480" w:dyaOrig="320" w14:anchorId="6C0156A9">
                                        <v:shape id="_x0000_i1028" type="#_x0000_t75" style="width:74.05pt;height:15.6pt" o:ole="">
                                          <v:imagedata r:id="rId11" o:title=""/>
                                        </v:shape>
                                        <o:OLEObject Type="Embed" ProgID="Equation.DSMT4" ShapeID="_x0000_i1028" DrawAspect="Content" ObjectID="_1685730238" r:id="rId12"/>
                                      </w:object>
                                    </w:r>
                                    <w:r w:rsidR="00491476"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               </w:t>
                                    </w:r>
                                  </w:p>
                                  <w:p w14:paraId="58667479" w14:textId="78938E4D" w:rsidR="00491476" w:rsidRDefault="00491476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</w:pP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>3.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="00997A01" w:rsidRPr="008E2AC2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0"/>
                                        <w:lang w:val="pt-BR"/>
                                      </w:rPr>
                                      <w:object w:dxaOrig="1480" w:dyaOrig="320" w14:anchorId="0F7D31B7">
                                        <v:shape id="_x0000_i1030" type="#_x0000_t75" style="width:74.05pt;height:15.6pt" o:ole="">
                                          <v:imagedata r:id="rId13" o:title=""/>
                                        </v:shape>
                                        <o:OLEObject Type="Embed" ProgID="Equation.DSMT4" ShapeID="_x0000_i1030" DrawAspect="Content" ObjectID="_1685730239" r:id="rId14"/>
                                      </w:objec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 xml:space="preserve">       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>4.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0"/>
                                        <w:lang w:val="pt-BR"/>
                                      </w:rPr>
                                      <w:object w:dxaOrig="1160" w:dyaOrig="240" w14:anchorId="6D1DF148">
                                        <v:shape id="_x0000_i1032" type="#_x0000_t75" style="width:57.75pt;height:12.25pt" o:ole="">
                                          <v:imagedata r:id="rId15" o:title=""/>
                                        </v:shape>
                                        <o:OLEObject Type="Embed" ProgID="Equation.DSMT4" ShapeID="_x0000_i1032" DrawAspect="Content" ObjectID="_1685730240" r:id="rId16"/>
                                      </w:objec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              </w:t>
                                    </w:r>
                                  </w:p>
                                  <w:p w14:paraId="490067E6" w14:textId="35C0334D" w:rsidR="00491476" w:rsidRPr="008E2AC2" w:rsidRDefault="00491476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</w:pP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>5.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0"/>
                                        <w:lang w:val="pt-BR"/>
                                      </w:rPr>
                                      <w:object w:dxaOrig="1540" w:dyaOrig="580" w14:anchorId="30BE5A22">
                                        <v:shape id="_x0000_i1034" type="#_x0000_t75" style="width:77.45pt;height:29.2pt" o:ole="">
                                          <v:imagedata r:id="rId17" o:title=""/>
                                        </v:shape>
                                        <o:OLEObject Type="Embed" ProgID="Equation.DSMT4" ShapeID="_x0000_i1034" DrawAspect="Content" ObjectID="_1685730241" r:id="rId18"/>
                                      </w:objec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  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 </w:t>
                                    </w:r>
                                    <w:r w:rsidR="00997A01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sz w:val="20"/>
                                        <w:lang w:val="pt-BR"/>
                                      </w:rPr>
                                      <w:t xml:space="preserve">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  <w:lang w:val="pt-BR"/>
                                      </w:rPr>
                                      <w:t xml:space="preserve">6.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position w:val="-24"/>
                                        <w:sz w:val="20"/>
                                        <w:lang w:val="pt-BR"/>
                                      </w:rPr>
                                      <w:object w:dxaOrig="1500" w:dyaOrig="580" w14:anchorId="11949150">
                                        <v:shape id="_x0000_i1036" type="#_x0000_t75" style="width:74.7pt;height:29.2pt" o:ole="">
                                          <v:imagedata r:id="rId19" o:title=""/>
                                        </v:shape>
                                        <o:OLEObject Type="Embed" ProgID="Equation.DSMT4" ShapeID="_x0000_i1036" DrawAspect="Content" ObjectID="_1685730242" r:id="rId20"/>
                                      </w:object>
                                    </w:r>
                                  </w:p>
                                  <w:p w14:paraId="711213FA" w14:textId="77777777" w:rsidR="00491476" w:rsidRDefault="00491476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</w:pPr>
                                  </w:p>
                                  <w:p w14:paraId="2640CFC1" w14:textId="73B5BB45" w:rsidR="00491476" w:rsidRDefault="00491476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>7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 xml:space="preserve">.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position w:val="-6"/>
                                        <w:sz w:val="20"/>
                                      </w:rPr>
                                      <w:object w:dxaOrig="1700" w:dyaOrig="240" w14:anchorId="31DB6946">
                                        <v:shape id="_x0000_i1038" type="#_x0000_t75" style="width:84.9pt;height:12.25pt" o:ole="">
                                          <v:imagedata r:id="rId21" o:title=""/>
                                        </v:shape>
                                        <o:OLEObject Type="Embed" ProgID="Equation.DSMT4" ShapeID="_x0000_i1038" DrawAspect="Content" ObjectID="_1685730243" r:id="rId22"/>
                                      </w:objec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 xml:space="preserve">   </w:t>
                                    </w:r>
                                  </w:p>
                                  <w:p w14:paraId="5027A880" w14:textId="73ECCECB" w:rsidR="00491476" w:rsidRPr="008E2AC2" w:rsidRDefault="00491476" w:rsidP="00491476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>8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 xml:space="preserve">.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position w:val="-6"/>
                                        <w:sz w:val="20"/>
                                      </w:rPr>
                                      <w:object w:dxaOrig="3960" w:dyaOrig="320" w14:anchorId="496277D9">
                                        <v:shape id="_x0000_i1040" type="#_x0000_t75" style="width:198.35pt;height:15.6pt" o:ole="">
                                          <v:imagedata r:id="rId23" o:title=""/>
                                        </v:shape>
                                        <o:OLEObject Type="Embed" ProgID="Equation.DSMT4" ShapeID="_x0000_i1040" DrawAspect="Content" ObjectID="_1685730244" r:id="rId24"/>
                                      </w:object>
                                    </w:r>
                                  </w:p>
                                  <w:p w14:paraId="4E4E1020" w14:textId="38FEA2D2" w:rsidR="00BF1944" w:rsidRPr="00BF1944" w:rsidRDefault="00491476" w:rsidP="00997A01">
                                    <w:p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>9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  <w:t xml:space="preserve">. </w:t>
                                    </w:r>
                                    <w:r w:rsidRPr="008E2AC2">
                                      <w:rPr>
                                        <w:rFonts w:ascii="Chu Van An" w:hAnsi="Chu Van An" w:cs="Chu Van An"/>
                                        <w:b/>
                                        <w:position w:val="-24"/>
                                        <w:sz w:val="20"/>
                                      </w:rPr>
                                      <w:object w:dxaOrig="1560" w:dyaOrig="580" w14:anchorId="619C9C5E">
                                        <v:shape id="_x0000_i1042" type="#_x0000_t75" style="width:78.1pt;height:29.2pt" o:ole="">
                                          <v:imagedata r:id="rId25" o:title=""/>
                                        </v:shape>
                                        <o:OLEObject Type="Embed" ProgID="Equation.DSMT4" ShapeID="_x0000_i1042" DrawAspect="Content" ObjectID="_1685730245" r:id="rId2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849" w:type="dxa"/>
                                  </w:tcPr>
                                  <w:p w14:paraId="48DAADAC" w14:textId="1A54488C" w:rsidR="00BF1944" w:rsidRPr="00997A01" w:rsidRDefault="00BF1944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8"/>
                                      </w:num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</w:rPr>
                                    </w:pPr>
                                    <w:r w:rsidRPr="008E2AC2">
                                      <w:rPr>
                                        <w:position w:val="-14"/>
                                      </w:rPr>
                                      <w:object w:dxaOrig="2360" w:dyaOrig="440" w14:anchorId="78586C23">
                                        <v:shape id="_x0000_i1044" type="#_x0000_t75" style="width:117.5pt;height:21.75pt" o:ole="">
                                          <v:imagedata r:id="rId27" o:title=""/>
                                        </v:shape>
                                        <o:OLEObject Type="Embed" ProgID="Equation.DSMT4" ShapeID="_x0000_i1044" DrawAspect="Content" ObjectID="_1685730246" r:id="rId28"/>
                                      </w:object>
                                    </w:r>
                                  </w:p>
                                  <w:p w14:paraId="084584B7" w14:textId="7C2A7039" w:rsidR="00BF1944" w:rsidRPr="00997A01" w:rsidRDefault="00491476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8"/>
                                      </w:num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b/>
                                        <w:sz w:val="20"/>
                                      </w:rPr>
                                    </w:pPr>
                                    <w:r w:rsidRPr="008E2AC2">
                                      <w:rPr>
                                        <w:position w:val="-20"/>
                                      </w:rPr>
                                      <w:object w:dxaOrig="2220" w:dyaOrig="540" w14:anchorId="0DB9397C">
                                        <v:shape id="_x0000_i1046" type="#_x0000_t75" style="width:110.7pt;height:27.15pt" o:ole="">
                                          <v:imagedata r:id="rId29" o:title=""/>
                                        </v:shape>
                                        <o:OLEObject Type="Embed" ProgID="Equation.DSMT4" ShapeID="_x0000_i1046" DrawAspect="Content" ObjectID="_1685730247" r:id="rId30"/>
                                      </w:object>
                                    </w:r>
                                  </w:p>
                                  <w:p w14:paraId="6E01232A" w14:textId="2E6FF49C" w:rsidR="00BF1944" w:rsidRPr="00997A01" w:rsidRDefault="00BF1944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8"/>
                                      </w:num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</w:rPr>
                                    </w:pPr>
                                    <w:r w:rsidRPr="008E2AC2">
                                      <w:rPr>
                                        <w:position w:val="-8"/>
                                      </w:rPr>
                                      <w:object w:dxaOrig="1740" w:dyaOrig="340" w14:anchorId="3A50AF19">
                                        <v:shape id="_x0000_i1048" type="#_x0000_t75" style="width:86.95pt;height:17pt" o:ole="">
                                          <v:imagedata r:id="rId31" o:title=""/>
                                        </v:shape>
                                        <o:OLEObject Type="Embed" ProgID="Equation.DSMT4" ShapeID="_x0000_i1048" DrawAspect="Content" ObjectID="_1685730248" r:id="rId32"/>
                                      </w:object>
                                    </w:r>
                                    <w:r w:rsidRPr="008E2AC2">
                                      <w:rPr>
                                        <w:position w:val="-6"/>
                                      </w:rPr>
                                      <w:object w:dxaOrig="1719" w:dyaOrig="320" w14:anchorId="445A23F1">
                                        <v:shape id="_x0000_i1050" type="#_x0000_t75" style="width:86.25pt;height:15.6pt" o:ole="">
                                          <v:imagedata r:id="rId33" o:title=""/>
                                        </v:shape>
                                        <o:OLEObject Type="Embed" ProgID="Equation.DSMT4" ShapeID="_x0000_i1050" DrawAspect="Content" ObjectID="_1685730249" r:id="rId34"/>
                                      </w:object>
                                    </w:r>
                                    <w:r w:rsidRPr="00997A01">
                                      <w:rPr>
                                        <w:rFonts w:ascii="Chu Van An" w:hAnsi="Chu Van An" w:cs="Chu Van An"/>
                                        <w:sz w:val="20"/>
                                      </w:rPr>
                                      <w:t>.</w:t>
                                    </w:r>
                                  </w:p>
                                  <w:p w14:paraId="3CAEF56C" w14:textId="1807BEAB" w:rsidR="00BF1944" w:rsidRPr="00997A01" w:rsidRDefault="00BF1944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8"/>
                                      </w:numPr>
                                      <w:shd w:val="clear" w:color="auto" w:fill="FFFFFF"/>
                                      <w:rPr>
                                        <w:rFonts w:ascii="Chu Van An" w:hAnsi="Chu Van An" w:cs="Chu Van An"/>
                                        <w:sz w:val="20"/>
                                      </w:rPr>
                                    </w:pPr>
                                    <w:r w:rsidRPr="008E2AC2">
                                      <w:rPr>
                                        <w:position w:val="-20"/>
                                      </w:rPr>
                                      <w:object w:dxaOrig="1719" w:dyaOrig="540" w14:anchorId="13D8A7C1">
                                        <v:shape id="_x0000_i1052" type="#_x0000_t75" style="width:86.25pt;height:27.15pt" o:ole="">
                                          <v:imagedata r:id="rId35" o:title=""/>
                                        </v:shape>
                                        <o:OLEObject Type="Embed" ProgID="Equation.DSMT4" ShapeID="_x0000_i1052" DrawAspect="Content" ObjectID="_1685730250" r:id="rId36"/>
                                      </w:object>
                                    </w:r>
                                    <w:r w:rsidRPr="008E2AC2">
                                      <w:rPr>
                                        <w:position w:val="-20"/>
                                      </w:rPr>
                                      <w:object w:dxaOrig="1620" w:dyaOrig="540" w14:anchorId="79A84E8F">
                                        <v:shape id="_x0000_i1054" type="#_x0000_t75" style="width:80.85pt;height:27.15pt" o:ole="">
                                          <v:imagedata r:id="rId37" o:title=""/>
                                        </v:shape>
                                        <o:OLEObject Type="Embed" ProgID="Equation.DSMT4" ShapeID="_x0000_i1054" DrawAspect="Content" ObjectID="_1685730251" r:id="rId38"/>
                                      </w:object>
                                    </w:r>
                                  </w:p>
                                  <w:p w14:paraId="4DB1AE16" w14:textId="77777777" w:rsidR="00BF1944" w:rsidRPr="00BF1944" w:rsidRDefault="00BF1944" w:rsidP="00BF1944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67A7737" w14:textId="77777777" w:rsidR="00BF1944" w:rsidRPr="009C1218" w:rsidRDefault="00BF1944" w:rsidP="00BF1944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475992E2" w14:textId="60C48A6C" w:rsidR="005975C8" w:rsidRPr="009C1218" w:rsidRDefault="005975C8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264D233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0E0D02A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B9E825F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AFC4950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B9535FD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6450008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201EF392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72F883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BB49693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A016F33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413E3A7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113545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1354300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35833EA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9CC5479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D19633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7C001D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61" name="Group 461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81" name="Rectangle: Folded Corner 481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83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1244394" w14:textId="1E0331F6" w:rsidR="005975C8" w:rsidRDefault="005975C8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56B159" id="_x0000_s1075" style="width:511.9pt;height:694.5pt;mso-position-horizontal-relative:char;mso-position-vertical-relative:line" coordorigin=",-483" coordsize="65011,882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">
                <v:shape id="Rectangle: Diagonal Corners Rounded 460" o:spid="_x0000_s1076" style="position:absolute;width:65011;height:87718;visibility:visible;mso-wrap-style:square;v-text-anchor:middle" coordsize="6501130,87718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" adj="-11796480,,5400" path="m61566,l6328980,v95076,,172150,77074,172150,172150l6501130,8710256v,34002,-27564,61566,-61566,61566l172150,8771822c77074,8771822,,8694748,,8599672l,61566c,27564,27564,,6156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1566,0;6328980,0;6501130,172150;6501130,8710256;6439564,8771822;172150,8771822;0,8599672;0,61566;61566,0" o:connectangles="0,0,0,0,0,0,0,0,0" textboxrect="0,0,6501130,8771822"/>
                  <v:textbox>
                    <w:txbxContent>
                      <w:p w14:paraId="038FC7CC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60BCB13" w14:textId="6648D256" w:rsidR="005975C8" w:rsidRPr="009C1218" w:rsidRDefault="002B665F" w:rsidP="00637C0C">
                        <w:pPr>
                          <w:spacing w:line="240" w:lineRule="auto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Yu Gothic" w:eastAsia="Yu Gothic" w:hAnsi="Yu Gothic" w:cs="Segoe UI Symbol" w:hint="eastAsia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C4"/>
                        </w:r>
                        <w:r w:rsidR="005975C8" w:rsidRPr="009C1218">
                          <w:rPr>
                            <w:rFonts w:ascii="Segoe UI Symbol" w:eastAsia="Yu Gothic" w:hAnsi="Segoe UI Symbol" w:cs="Segoe UI Symbol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PT bậc hai đối với một hàm số lượng giác</w:t>
                        </w:r>
                      </w:p>
                      <w:p w14:paraId="7D7A794E" w14:textId="459C0B0F" w:rsidR="005975C8" w:rsidRPr="009C1218" w:rsidRDefault="00DB6506" w:rsidP="00637C0C">
                        <w:pPr>
                          <w:spacing w:line="240" w:lineRule="auto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①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Định nghĩa: </w:t>
                        </w:r>
                        <w:r w:rsidR="005975C8"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P</w:t>
                        </w:r>
                        <w:r w:rsidR="008E3F8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hương trình</w:t>
                        </w:r>
                        <w:r w:rsidR="005975C8"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bậc hai đối với một HSLG là PT có dạng: at</w:t>
                        </w:r>
                        <w:r w:rsidR="005975C8"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="005975C8"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+ bt + c = 0; </w:t>
                        </w:r>
                      </w:p>
                      <w:p w14:paraId="5E8CAAA2" w14:textId="77777777" w:rsidR="005975C8" w:rsidRPr="009C1218" w:rsidRDefault="005975C8" w:rsidP="00637C0C">
                        <w:pPr>
                          <w:spacing w:line="240" w:lineRule="auto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trong đó a, b, c là các hằng số (a 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0), t là một HSLG.</w:t>
                        </w:r>
                      </w:p>
                      <w:p w14:paraId="557AE816" w14:textId="77777777" w:rsidR="005975C8" w:rsidRPr="009C1218" w:rsidRDefault="005975C8" w:rsidP="00637C0C">
                        <w:pPr>
                          <w:spacing w:line="240" w:lineRule="auto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  <w:sz w:val="24"/>
                            <w:szCs w:val="24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Ví dụ :</w:t>
                        </w:r>
                      </w:p>
                      <w:p w14:paraId="672668A9" w14:textId="77777777" w:rsidR="005975C8" w:rsidRPr="009C1218" w:rsidRDefault="005975C8" w:rsidP="00637C0C">
                        <w:pPr>
                          <w:spacing w:line="240" w:lineRule="auto"/>
                          <w:ind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a) 2sin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+ 3sinx – 2 = 0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  <w:t>b) 3cos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5cosx + 2 = 0</w:t>
                        </w:r>
                      </w:p>
                      <w:p w14:paraId="4789FEF9" w14:textId="77777777" w:rsidR="005975C8" w:rsidRPr="009C1218" w:rsidRDefault="005975C8" w:rsidP="00637C0C">
                        <w:pPr>
                          <w:spacing w:line="240" w:lineRule="auto"/>
                          <w:ind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c) 3tan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2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3</m:t>
                              </m:r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tanx + 3 = 0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  <w:t>d) 3cot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5cotx – 7 = 0</w:t>
                        </w:r>
                      </w:p>
                      <w:p w14:paraId="14077FA9" w14:textId="22CB3F68" w:rsidR="005975C8" w:rsidRPr="009C1218" w:rsidRDefault="00DB6506" w:rsidP="00637C0C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②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Cách giải</w:t>
                        </w:r>
                      </w:p>
                      <w:p w14:paraId="7EB92AC4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Đặt t = sinx (cosx, tanx, cotx)</w:t>
                        </w:r>
                      </w:p>
                      <w:p w14:paraId="20AAA022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Đưa về PT: at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+ bt + c = 0</w:t>
                        </w:r>
                      </w:p>
                      <w:p w14:paraId="4CCE06CD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Chú ý: Nếu đặt t = sinx (cosx) thì cần có điều kiện –1 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A3"/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t 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A3"/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1</w:t>
                        </w:r>
                      </w:p>
                      <w:p w14:paraId="16E7C722" w14:textId="688C3161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2sin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+ 3sinx – 2 = 0</w:t>
                        </w:r>
                        <w:r w:rsidR="005B5A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sin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,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 xml:space="preserve">     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≤t≤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t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+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</w:p>
                      <w:p w14:paraId="54CF22F7" w14:textId="654F4189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3cos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 – 5cosx + 2 = 0</w:t>
                        </w:r>
                        <w:r w:rsidR="005B5A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sz w:val="24"/>
                            <w:szCs w:val="24"/>
                          </w:rPr>
                          <w:sym w:font="Symbol" w:char="F0DB"/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cos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,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 xml:space="preserve">    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≤t≤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t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5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t+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</w:p>
                      <w:p w14:paraId="297D3FBD" w14:textId="77777777" w:rsidR="005975C8" w:rsidRPr="009C1218" w:rsidRDefault="00F23FC5" w:rsidP="00D62C9A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m:oMath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tan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t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3</m:t>
                                        </m:r>
                                      </m:e>
                                    </m:rad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t+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</w:p>
                      <w:p w14:paraId="4502FF9D" w14:textId="77777777" w:rsidR="005975C8" w:rsidRPr="009C1218" w:rsidRDefault="00F23FC5" w:rsidP="00D62C9A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m:oMath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cot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t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5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t-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7</m:t>
                                    </m:r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=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</w:p>
                      <w:p w14:paraId="1F150E97" w14:textId="3F634FBE" w:rsidR="005975C8" w:rsidRPr="009C1218" w:rsidRDefault="00DB6506" w:rsidP="00637C0C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③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Bài tập áp dụng: 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77"/>
                          <w:gridCol w:w="4900"/>
                        </w:tblGrid>
                        <w:tr w:rsidR="005975C8" w:rsidRPr="009C1218" w14:paraId="6F28B874" w14:textId="77777777" w:rsidTr="005975C8">
                          <w:trPr>
                            <w:trHeight w:val="2814"/>
                          </w:trPr>
                          <w:tc>
                            <w:tcPr>
                              <w:tcW w:w="4915" w:type="dxa"/>
                            </w:tcPr>
                            <w:p w14:paraId="05DD878F" w14:textId="77777777" w:rsidR="005975C8" w:rsidRPr="009C1218" w:rsidRDefault="005975C8" w:rsidP="00637C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Giải các phương trình sau:</w:t>
                              </w:r>
                            </w:p>
                            <w:p w14:paraId="1EA61E1E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2si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n</m:t>
                                    </m:r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sin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-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2</m:t>
                                </m:r>
                                <m: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0</m:t>
                                </m:r>
                              </m:oMath>
                            </w:p>
                            <w:p w14:paraId="65DE1BF8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2cos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– 3cosx + 1 = 0</w:t>
                              </w:r>
                            </w:p>
                            <w:p w14:paraId="14E3E658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 + sinx + 1 = 0</w:t>
                              </w:r>
                            </w:p>
                            <w:p w14:paraId="06086B01" w14:textId="77777777" w:rsidR="005975C8" w:rsidRPr="009C1218" w:rsidRDefault="00F23FC5" w:rsidP="00D62C9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="005975C8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tan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x – (1 +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="005975C8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)tanx + 1=0</w:t>
                              </w:r>
                            </w:p>
                            <w:p w14:paraId="0BFDBF36" w14:textId="77777777" w:rsidR="005975C8" w:rsidRPr="009C1218" w:rsidRDefault="005975C8" w:rsidP="00637C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916" w:type="dxa"/>
                            </w:tcPr>
                            <w:p w14:paraId="209D36C9" w14:textId="77777777" w:rsidR="005975C8" w:rsidRPr="009C1218" w:rsidRDefault="005975C8" w:rsidP="00637C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Hướng dẫn giải:</w:t>
                              </w:r>
                            </w:p>
                            <w:p w14:paraId="4A4B9163" w14:textId="77777777" w:rsidR="005975C8" w:rsidRPr="009C1218" w:rsidRDefault="005975C8" w:rsidP="00637C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0157109" w14:textId="77777777" w:rsidR="005975C8" w:rsidRPr="009C1218" w:rsidRDefault="00F23FC5" w:rsidP="00D62C9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sin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x</m:t>
                                              </m:r>
                                            </m:num>
                                            <m:den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den>
                                          </m:f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,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 xml:space="preserve">    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≤t≤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+</m:t>
                                          </m:r>
                                          <m:rad>
                                            <m:radPr>
                                              <m:degHide m:val="1"/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radPr>
                                            <m:deg/>
                                            <m:e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e>
                                          </m:rad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619E3997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cos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,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 xml:space="preserve">   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≤t≤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0E142F19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sin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,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 xml:space="preserve">    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≤t≤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+t+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375F925F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tan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x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ad>
                                            <m:radPr>
                                              <m:degHide m:val="1"/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radPr>
                                            <m:deg/>
                                            <m:e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3</m:t>
                                              </m:r>
                                            </m:e>
                                          </m:rad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t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-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(1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+</m:t>
                                          </m:r>
                                          <m:rad>
                                            <m:radPr>
                                              <m:degHide m:val="1"/>
                                              <m:ctrl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radPr>
                                            <m:deg/>
                                            <m:e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  <w:sz w:val="24"/>
                                                  <w:szCs w:val="24"/>
                                                </w:rPr>
                                                <m:t>3</m:t>
                                              </m:r>
                                            </m:e>
                                          </m:rad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)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t+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  <m: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=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687F1A81" w14:textId="77777777" w:rsidR="005975C8" w:rsidRPr="009C1218" w:rsidRDefault="005975C8" w:rsidP="00637C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415B25C3" w14:textId="760770AC" w:rsidR="00BF1944" w:rsidRDefault="005975C8" w:rsidP="00BF1944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BF1944"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④</w:t>
                        </w:r>
                        <w:r w:rsidR="00BF1944"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="00BF194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Ghi nhớ công thức biến  đổi cơ bản</w:t>
                        </w:r>
                        <w:r w:rsidR="00BF1944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82"/>
                          <w:gridCol w:w="4849"/>
                        </w:tblGrid>
                        <w:tr w:rsidR="00BF1944" w:rsidRPr="009C1218" w14:paraId="3470608D" w14:textId="77777777" w:rsidTr="00997A01">
                          <w:trPr>
                            <w:trHeight w:val="2560"/>
                          </w:trPr>
                          <w:tc>
                            <w:tcPr>
                              <w:tcW w:w="4882" w:type="dxa"/>
                            </w:tcPr>
                            <w:p w14:paraId="59C6BA42" w14:textId="2A024FE8" w:rsidR="00491476" w:rsidRDefault="00997A01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="00491476"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>1.</w:t>
                              </w:r>
                              <w:r w:rsidR="00491476"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lang w:val="pt-BR"/>
                                </w:rPr>
                                <w:object w:dxaOrig="1480" w:dyaOrig="320" w14:anchorId="5D95601E">
                                  <v:shape id="_x0000_i1026" type="#_x0000_t75" style="width:74.05pt;height:15.6pt" o:ole="">
                                    <v:imagedata r:id="rId9" o:title=""/>
                                  </v:shape>
                                  <o:OLEObject Type="Embed" ProgID="Equation.DSMT4" ShapeID="_x0000_i1026" DrawAspect="Content" ObjectID="_1685730237" r:id="rId39"/>
                                </w:object>
                              </w:r>
                              <w:r w:rsidR="00491476"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     </w:t>
                              </w:r>
                              <w:r w:rsidR="00491476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="00491476"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 </w:t>
                              </w:r>
                              <w:r w:rsidR="00491476"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>2.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lang w:val="pt-BR"/>
                                </w:rPr>
                                <w:object w:dxaOrig="1480" w:dyaOrig="320" w14:anchorId="6C0156A9">
                                  <v:shape id="_x0000_i1028" type="#_x0000_t75" style="width:74.05pt;height:15.6pt" o:ole="">
                                    <v:imagedata r:id="rId11" o:title=""/>
                                  </v:shape>
                                  <o:OLEObject Type="Embed" ProgID="Equation.DSMT4" ShapeID="_x0000_i1028" DrawAspect="Content" ObjectID="_1685730238" r:id="rId40"/>
                                </w:object>
                              </w:r>
                              <w:r w:rsidR="00491476"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               </w:t>
                              </w:r>
                            </w:p>
                            <w:p w14:paraId="58667479" w14:textId="78938E4D" w:rsidR="00491476" w:rsidRDefault="00491476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</w:pP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>3.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="00997A01"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lang w:val="pt-BR"/>
                                </w:rPr>
                                <w:object w:dxaOrig="1480" w:dyaOrig="320" w14:anchorId="0F7D31B7">
                                  <v:shape id="_x0000_i1030" type="#_x0000_t75" style="width:74.05pt;height:15.6pt" o:ole="">
                                    <v:imagedata r:id="rId13" o:title=""/>
                                  </v:shape>
                                  <o:OLEObject Type="Embed" ProgID="Equation.DSMT4" ShapeID="_x0000_i1030" DrawAspect="Content" ObjectID="_1685730239" r:id="rId41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 xml:space="preserve">       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>4.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lang w:val="pt-BR"/>
                                </w:rPr>
                                <w:object w:dxaOrig="1160" w:dyaOrig="240" w14:anchorId="6D1DF148">
                                  <v:shape id="_x0000_i1032" type="#_x0000_t75" style="width:57.75pt;height:12.25pt" o:ole="">
                                    <v:imagedata r:id="rId15" o:title=""/>
                                  </v:shape>
                                  <o:OLEObject Type="Embed" ProgID="Equation.DSMT4" ShapeID="_x0000_i1032" DrawAspect="Content" ObjectID="_1685730240" r:id="rId42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              </w:t>
                              </w:r>
                            </w:p>
                            <w:p w14:paraId="490067E6" w14:textId="35C0334D" w:rsidR="00491476" w:rsidRPr="008E2AC2" w:rsidRDefault="00491476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</w:pP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>5.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position w:val="-24"/>
                                  <w:sz w:val="20"/>
                                  <w:lang w:val="pt-BR"/>
                                </w:rPr>
                                <w:object w:dxaOrig="1540" w:dyaOrig="580" w14:anchorId="30BE5A22">
                                  <v:shape id="_x0000_i1034" type="#_x0000_t75" style="width:77.45pt;height:29.2pt" o:ole="">
                                    <v:imagedata r:id="rId17" o:title=""/>
                                  </v:shape>
                                  <o:OLEObject Type="Embed" ProgID="Equation.DSMT4" ShapeID="_x0000_i1034" DrawAspect="Content" ObjectID="_1685730241" r:id="rId43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   </w:t>
                              </w:r>
                              <w:r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 </w:t>
                              </w:r>
                              <w:r w:rsidR="00997A01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sz w:val="20"/>
                                  <w:lang w:val="pt-BR"/>
                                </w:rPr>
                                <w:t xml:space="preserve">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lang w:val="pt-BR"/>
                                </w:rPr>
                                <w:t xml:space="preserve">6.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24"/>
                                  <w:sz w:val="20"/>
                                  <w:lang w:val="pt-BR"/>
                                </w:rPr>
                                <w:object w:dxaOrig="1500" w:dyaOrig="580" w14:anchorId="11949150">
                                  <v:shape id="_x0000_i1036" type="#_x0000_t75" style="width:74.7pt;height:29.2pt" o:ole="">
                                    <v:imagedata r:id="rId19" o:title=""/>
                                  </v:shape>
                                  <o:OLEObject Type="Embed" ProgID="Equation.DSMT4" ShapeID="_x0000_i1036" DrawAspect="Content" ObjectID="_1685730242" r:id="rId44"/>
                                </w:object>
                              </w:r>
                            </w:p>
                            <w:p w14:paraId="711213FA" w14:textId="77777777" w:rsidR="00491476" w:rsidRDefault="00491476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</w:pPr>
                            </w:p>
                            <w:p w14:paraId="2640CFC1" w14:textId="73B5BB45" w:rsidR="00491476" w:rsidRDefault="00491476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>7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 xml:space="preserve">.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6"/>
                                  <w:sz w:val="20"/>
                                </w:rPr>
                                <w:object w:dxaOrig="1700" w:dyaOrig="240" w14:anchorId="31DB6946">
                                  <v:shape id="_x0000_i1038" type="#_x0000_t75" style="width:84.9pt;height:12.25pt" o:ole="">
                                    <v:imagedata r:id="rId21" o:title=""/>
                                  </v:shape>
                                  <o:OLEObject Type="Embed" ProgID="Equation.DSMT4" ShapeID="_x0000_i1038" DrawAspect="Content" ObjectID="_1685730243" r:id="rId45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 xml:space="preserve">   </w:t>
                              </w:r>
                            </w:p>
                            <w:p w14:paraId="5027A880" w14:textId="73ECCECB" w:rsidR="00491476" w:rsidRPr="008E2AC2" w:rsidRDefault="00491476" w:rsidP="00491476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>8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 xml:space="preserve">.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6"/>
                                  <w:sz w:val="20"/>
                                </w:rPr>
                                <w:object w:dxaOrig="3960" w:dyaOrig="320" w14:anchorId="496277D9">
                                  <v:shape id="_x0000_i1040" type="#_x0000_t75" style="width:198.35pt;height:15.6pt" o:ole="">
                                    <v:imagedata r:id="rId23" o:title=""/>
                                  </v:shape>
                                  <o:OLEObject Type="Embed" ProgID="Equation.DSMT4" ShapeID="_x0000_i1040" DrawAspect="Content" ObjectID="_1685730244" r:id="rId46"/>
                                </w:object>
                              </w:r>
                            </w:p>
                            <w:p w14:paraId="4E4E1020" w14:textId="38FEA2D2" w:rsidR="00BF1944" w:rsidRPr="00BF1944" w:rsidRDefault="00491476" w:rsidP="00997A01">
                              <w:p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>9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  <w:t xml:space="preserve">. </w: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24"/>
                                  <w:sz w:val="20"/>
                                </w:rPr>
                                <w:object w:dxaOrig="1560" w:dyaOrig="580" w14:anchorId="619C9C5E">
                                  <v:shape id="_x0000_i1042" type="#_x0000_t75" style="width:78.1pt;height:29.2pt" o:ole="">
                                    <v:imagedata r:id="rId25" o:title=""/>
                                  </v:shape>
                                  <o:OLEObject Type="Embed" ProgID="Equation.DSMT4" ShapeID="_x0000_i1042" DrawAspect="Content" ObjectID="_1685730245" r:id="rId47"/>
                                </w:object>
                              </w:r>
                            </w:p>
                          </w:tc>
                          <w:tc>
                            <w:tcPr>
                              <w:tcW w:w="4849" w:type="dxa"/>
                            </w:tcPr>
                            <w:p w14:paraId="48DAADAC" w14:textId="1A54488C" w:rsidR="00BF1944" w:rsidRPr="00997A01" w:rsidRDefault="00BF1944" w:rsidP="00D62C9A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</w:rPr>
                              </w:pPr>
                              <w:r w:rsidRPr="008E2AC2">
                                <w:rPr>
                                  <w:position w:val="-14"/>
                                </w:rPr>
                                <w:object w:dxaOrig="2360" w:dyaOrig="440" w14:anchorId="78586C23">
                                  <v:shape id="_x0000_i1044" type="#_x0000_t75" style="width:117.5pt;height:21.75pt" o:ole="">
                                    <v:imagedata r:id="rId27" o:title=""/>
                                  </v:shape>
                                  <o:OLEObject Type="Embed" ProgID="Equation.DSMT4" ShapeID="_x0000_i1044" DrawAspect="Content" ObjectID="_1685730246" r:id="rId48"/>
                                </w:object>
                              </w:r>
                            </w:p>
                            <w:p w14:paraId="084584B7" w14:textId="7C2A7039" w:rsidR="00BF1944" w:rsidRPr="00997A01" w:rsidRDefault="00491476" w:rsidP="00D62C9A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shd w:val="clear" w:color="auto" w:fill="FFFFFF"/>
                                <w:rPr>
                                  <w:rFonts w:ascii="Chu Van An" w:hAnsi="Chu Van An" w:cs="Chu Van An"/>
                                  <w:b/>
                                  <w:sz w:val="20"/>
                                </w:rPr>
                              </w:pPr>
                              <w:r w:rsidRPr="008E2AC2">
                                <w:rPr>
                                  <w:position w:val="-20"/>
                                </w:rPr>
                                <w:object w:dxaOrig="2220" w:dyaOrig="540" w14:anchorId="0DB9397C">
                                  <v:shape id="_x0000_i1046" type="#_x0000_t75" style="width:110.7pt;height:27.15pt" o:ole="">
                                    <v:imagedata r:id="rId29" o:title=""/>
                                  </v:shape>
                                  <o:OLEObject Type="Embed" ProgID="Equation.DSMT4" ShapeID="_x0000_i1046" DrawAspect="Content" ObjectID="_1685730247" r:id="rId49"/>
                                </w:object>
                              </w:r>
                            </w:p>
                            <w:p w14:paraId="6E01232A" w14:textId="2E6FF49C" w:rsidR="00BF1944" w:rsidRPr="00997A01" w:rsidRDefault="00BF1944" w:rsidP="00D62C9A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</w:rPr>
                              </w:pPr>
                              <w:r w:rsidRPr="008E2AC2">
                                <w:rPr>
                                  <w:position w:val="-8"/>
                                </w:rPr>
                                <w:object w:dxaOrig="1740" w:dyaOrig="340" w14:anchorId="3A50AF19">
                                  <v:shape id="_x0000_i1048" type="#_x0000_t75" style="width:86.95pt;height:17pt" o:ole="">
                                    <v:imagedata r:id="rId31" o:title=""/>
                                  </v:shape>
                                  <o:OLEObject Type="Embed" ProgID="Equation.DSMT4" ShapeID="_x0000_i1048" DrawAspect="Content" ObjectID="_1685730248" r:id="rId50"/>
                                </w:object>
                              </w:r>
                              <w:r w:rsidRPr="008E2AC2">
                                <w:rPr>
                                  <w:position w:val="-6"/>
                                </w:rPr>
                                <w:object w:dxaOrig="1719" w:dyaOrig="320" w14:anchorId="445A23F1">
                                  <v:shape id="_x0000_i1050" type="#_x0000_t75" style="width:86.25pt;height:15.6pt" o:ole="">
                                    <v:imagedata r:id="rId33" o:title=""/>
                                  </v:shape>
                                  <o:OLEObject Type="Embed" ProgID="Equation.DSMT4" ShapeID="_x0000_i1050" DrawAspect="Content" ObjectID="_1685730249" r:id="rId51"/>
                                </w:object>
                              </w:r>
                              <w:r w:rsidRPr="00997A01">
                                <w:rPr>
                                  <w:rFonts w:ascii="Chu Van An" w:hAnsi="Chu Van An" w:cs="Chu Van An"/>
                                  <w:sz w:val="20"/>
                                </w:rPr>
                                <w:t>.</w:t>
                              </w:r>
                            </w:p>
                            <w:p w14:paraId="3CAEF56C" w14:textId="1807BEAB" w:rsidR="00BF1944" w:rsidRPr="00997A01" w:rsidRDefault="00BF1944" w:rsidP="00D62C9A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shd w:val="clear" w:color="auto" w:fill="FFFFFF"/>
                                <w:rPr>
                                  <w:rFonts w:ascii="Chu Van An" w:hAnsi="Chu Van An" w:cs="Chu Van An"/>
                                  <w:sz w:val="20"/>
                                </w:rPr>
                              </w:pPr>
                              <w:r w:rsidRPr="008E2AC2">
                                <w:rPr>
                                  <w:position w:val="-20"/>
                                </w:rPr>
                                <w:object w:dxaOrig="1719" w:dyaOrig="540" w14:anchorId="13D8A7C1">
                                  <v:shape id="_x0000_i1052" type="#_x0000_t75" style="width:86.25pt;height:27.15pt" o:ole="">
                                    <v:imagedata r:id="rId35" o:title=""/>
                                  </v:shape>
                                  <o:OLEObject Type="Embed" ProgID="Equation.DSMT4" ShapeID="_x0000_i1052" DrawAspect="Content" ObjectID="_1685730250" r:id="rId52"/>
                                </w:object>
                              </w:r>
                              <w:r w:rsidRPr="008E2AC2">
                                <w:rPr>
                                  <w:position w:val="-20"/>
                                </w:rPr>
                                <w:object w:dxaOrig="1620" w:dyaOrig="540" w14:anchorId="79A84E8F">
                                  <v:shape id="_x0000_i1054" type="#_x0000_t75" style="width:80.85pt;height:27.15pt" o:ole="">
                                    <v:imagedata r:id="rId37" o:title=""/>
                                  </v:shape>
                                  <o:OLEObject Type="Embed" ProgID="Equation.DSMT4" ShapeID="_x0000_i1054" DrawAspect="Content" ObjectID="_1685730251" r:id="rId53"/>
                                </w:object>
                              </w:r>
                            </w:p>
                            <w:p w14:paraId="4DB1AE16" w14:textId="77777777" w:rsidR="00BF1944" w:rsidRPr="00BF1944" w:rsidRDefault="00BF1944" w:rsidP="00BF1944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167A7737" w14:textId="77777777" w:rsidR="00BF1944" w:rsidRPr="009C1218" w:rsidRDefault="00BF1944" w:rsidP="00BF1944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475992E2" w14:textId="60C48A6C" w:rsidR="005975C8" w:rsidRPr="009C1218" w:rsidRDefault="005975C8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264D233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0E0D02A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B9E825F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AFC4950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B9535FD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6450008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201EF392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72F883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BB49693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A016F33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413E3A7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113545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1354300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35833EA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9CC5479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D19633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7C001D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61" o:spid="_x0000_s107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481" o:spid="_x0000_s107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" o:spid="_x0000_s107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  <v:textbox>
                      <w:txbxContent>
                        <w:p w14:paraId="11244394" w14:textId="1E0331F6" w:rsidR="005975C8" w:rsidRDefault="005975C8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6BFF906" w14:textId="0D8E27AB" w:rsidR="00EC5D1C" w:rsidRPr="00951817" w:rsidRDefault="00DA5956" w:rsidP="00951817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194748F" wp14:editId="53C1189A">
                <wp:extent cx="6501145" cy="8943975"/>
                <wp:effectExtent l="0" t="0" r="13970" b="28575"/>
                <wp:docPr id="49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943975"/>
                          <a:chOff x="-15" y="-48329"/>
                          <a:chExt cx="6501145" cy="8943975"/>
                        </a:xfrm>
                      </wpg:grpSpPr>
                      <wps:wsp>
                        <wps:cNvPr id="492" name="Rectangle: Diagonal Corners Rounded 492"/>
                        <wps:cNvSpPr/>
                        <wps:spPr>
                          <a:xfrm>
                            <a:off x="0" y="1"/>
                            <a:ext cx="6501130" cy="88956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17C5B1B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5DFA8CF" w14:textId="203FFCC7" w:rsidR="005975C8" w:rsidRPr="009C1218" w:rsidRDefault="002B665F" w:rsidP="00A45D6D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C4"/>
                              </w:r>
                              <w:r w:rsidRPr="002B66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hương trình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bậc nhất đối với sinx và cosx</w:t>
                              </w:r>
                            </w:p>
                            <w:p w14:paraId="305BF520" w14:textId="0B4FC35A" w:rsidR="005975C8" w:rsidRPr="009C1218" w:rsidRDefault="00DB6506" w:rsidP="00A45D6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①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Công thức biến đổi biểu thức </w:t>
                              </w:r>
                              <w:r w:rsidR="005975C8" w:rsidRPr="002B665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>asinx + bcosx</w:t>
                              </w:r>
                            </w:p>
                            <w:p w14:paraId="52D7A3FE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ind w:hanging="153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sinx + cosx 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sin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x+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cos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x-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</w:p>
                            <w:p w14:paraId="35BB192C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ind w:hanging="153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sinx – cosx 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sin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x-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=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-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cos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x+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</w:p>
                            <w:p w14:paraId="65C174EA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ind w:hanging="153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asinx+bcosx=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+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.sin(x+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49AF1D3C" w14:textId="67A02D90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ind w:left="709" w:hanging="153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,</w:t>
                              </w:r>
                              <w:r w:rsidR="002B665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sin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</m:oMath>
                            </w:p>
                            <w:p w14:paraId="5E0153AC" w14:textId="1B5BD17B" w:rsidR="005975C8" w:rsidRPr="009C1218" w:rsidRDefault="00DB6506" w:rsidP="00A45D6D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②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2B66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</w:t>
                              </w:r>
                              <w:r w:rsidR="002B665F"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hương trình 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dạng asinx + bcosx = c</w:t>
                              </w:r>
                            </w:p>
                            <w:p w14:paraId="73F3D542" w14:textId="77777777" w:rsidR="005975C8" w:rsidRPr="009C1218" w:rsidRDefault="005975C8" w:rsidP="00A45D6D">
                              <w:pPr>
                                <w:pStyle w:val="ListParagraph"/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Nếu a = 0, b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0 hoặc a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0, b=0 thì đưa về PTLG cơ bản.</w:t>
                              </w:r>
                            </w:p>
                            <w:p w14:paraId="6C4934C4" w14:textId="77777777" w:rsidR="005975C8" w:rsidRPr="009C1218" w:rsidRDefault="005975C8" w:rsidP="00A45D6D">
                              <w:pPr>
                                <w:pStyle w:val="ListParagraph"/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Nếu a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0, b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0 thì dùng công thức biến đổi ở trên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đưa về PTLG cơ bản.</w:t>
                              </w:r>
                            </w:p>
                            <w:p w14:paraId="4F7A43B4" w14:textId="77777777" w:rsidR="005975C8" w:rsidRPr="009C1218" w:rsidRDefault="005975C8" w:rsidP="00A45D6D">
                              <w:pPr>
                                <w:spacing w:line="360" w:lineRule="auto"/>
                                <w:ind w:left="57" w:right="-48" w:firstLine="663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Điều kiện có nghiệm: </w:t>
                              </w:r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≥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</m:t>
                                    </m:r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2</m:t>
                                    </m:r>
                                  </m:sup>
                                </m:sSup>
                              </m:oMath>
                            </w:p>
                            <w:p w14:paraId="20843E03" w14:textId="77777777" w:rsidR="005975C8" w:rsidRPr="009C1218" w:rsidRDefault="005975C8" w:rsidP="00A45D6D">
                              <w:pPr>
                                <w:spacing w:line="360" w:lineRule="auto"/>
                                <w:ind w:right="-48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vi-VN"/>
                                </w:rPr>
                                <w:sym w:font="Wingdings 2" w:char="F0B3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  <w:t>Cách giải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Chia hai vế của (1) cho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a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+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b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, ta được</w:t>
                              </w:r>
                            </w:p>
                            <w:p w14:paraId="0C4BC8F8" w14:textId="77777777" w:rsidR="005975C8" w:rsidRPr="009C1218" w:rsidRDefault="00F23FC5" w:rsidP="00D62C9A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360" w:lineRule="auto"/>
                                <w:ind w:left="1134" w:right="-48" w:hanging="425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1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⇔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a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sin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x+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b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cos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x=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</m:oMath>
                            </w:p>
                            <w:p w14:paraId="52697755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360" w:lineRule="auto"/>
                                <w:ind w:left="1134" w:right="-48" w:hanging="425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Vì </w:t>
                              </w:r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num>
                                          <m:den>
                                            <m:rad>
                                              <m:radPr>
                                                <m:degHide m:val="1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radPr>
                                              <m:deg/>
                                              <m:e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+</m:t>
                                                </m:r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</m:e>
                                            </m:rad>
                                          </m:den>
                                        </m:f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num>
                                          <m:den>
                                            <m:rad>
                                              <m:radPr>
                                                <m:degHide m:val="1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radPr>
                                              <m:deg/>
                                              <m:e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+</m:t>
                                                </m:r>
                                                <m:sSup>
                                                  <m:sSupPr>
                                                    <m:ctrl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</w:rPr>
                                                    </m:ctrlPr>
                                                  </m:sSup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  <m:sup>
                                                    <m:r>
                                                      <m:rPr>
                                                        <m:sty m:val="p"/>
                                                      </m:rPr>
                                                      <w:rPr>
                                                        <w:rFonts w:ascii="Cambria Math" w:hAnsi="Cambria Math" w:cs="Chu Van An"/>
                                                        <w:sz w:val="24"/>
                                                        <w:szCs w:val="24"/>
                                                        <w:lang w:val="vi-VN"/>
                                                      </w:rPr>
                                                      <m:t>2</m:t>
                                                    </m:r>
                                                  </m:sup>
                                                </m:sSup>
                                              </m:e>
                                            </m:rad>
                                          </m:den>
                                        </m:f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1</m:t>
                                </m:r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 nên ta đặt </w:t>
                              </w:r>
                              <m:oMath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sin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φ=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a</m:t>
                                              </m:r>
                                            </m:num>
                                            <m:den>
                                              <m:rad>
                                                <m:radPr>
                                                  <m:degHide m:val="1"/>
                                                  <m:ctrlPr>
                                                    <w:rPr>
                                                      <w:rFonts w:ascii="Cambria Math" w:hAnsi="Cambria Math" w:cs="Chu Van An"/>
                                                      <w:sz w:val="24"/>
                                                      <w:szCs w:val="24"/>
                                                    </w:rPr>
                                                  </m:ctrlPr>
                                                </m:radPr>
                                                <m:deg/>
                                                <m:e>
                                                  <m:sSup>
                                                    <m:sSupPr>
                                                      <m:ctrl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</w:rPr>
                                                      </m:ctrlPr>
                                                    </m:sSupPr>
                                                    <m:e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a</m:t>
                                                      </m:r>
                                                    </m:e>
                                                    <m:sup>
                                                      <m:r>
                                                        <m:rPr>
                                                          <m:sty m:val="p"/>
                                                        </m:r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2</m:t>
                                                      </m:r>
                                                    </m:sup>
                                                  </m:sSup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 w:val="24"/>
                                                      <w:szCs w:val="24"/>
                                                      <w:lang w:val="vi-VN"/>
                                                    </w:rPr>
                                                    <m:t>+</m:t>
                                                  </m:r>
                                                  <m:sSup>
                                                    <m:sSupPr>
                                                      <m:ctrl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</w:rPr>
                                                      </m:ctrlPr>
                                                    </m:sSupPr>
                                                    <m:e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b</m:t>
                                                      </m:r>
                                                    </m:e>
                                                    <m:sup>
                                                      <m:r>
                                                        <m:rPr>
                                                          <m:sty m:val="p"/>
                                                        </m:r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2</m:t>
                                                      </m:r>
                                                    </m:sup>
                                                  </m:sSup>
                                                </m:e>
                                              </m:rad>
                                            </m:den>
                                          </m:f>
                                        </m:e>
                                      </m:mr>
                                      <m:m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cos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φ=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b</m:t>
                                              </m:r>
                                            </m:num>
                                            <m:den>
                                              <m:rad>
                                                <m:radPr>
                                                  <m:degHide m:val="1"/>
                                                  <m:ctrlPr>
                                                    <w:rPr>
                                                      <w:rFonts w:ascii="Cambria Math" w:hAnsi="Cambria Math" w:cs="Chu Van An"/>
                                                      <w:sz w:val="24"/>
                                                      <w:szCs w:val="24"/>
                                                    </w:rPr>
                                                  </m:ctrlPr>
                                                </m:radPr>
                                                <m:deg/>
                                                <m:e>
                                                  <m:sSup>
                                                    <m:sSupPr>
                                                      <m:ctrl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</w:rPr>
                                                      </m:ctrlPr>
                                                    </m:sSupPr>
                                                    <m:e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a</m:t>
                                                      </m:r>
                                                    </m:e>
                                                    <m:sup>
                                                      <m:r>
                                                        <m:rPr>
                                                          <m:sty m:val="p"/>
                                                        </m:r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2</m:t>
                                                      </m:r>
                                                    </m:sup>
                                                  </m:sSup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 w:val="24"/>
                                                      <w:szCs w:val="24"/>
                                                      <w:lang w:val="vi-VN"/>
                                                    </w:rPr>
                                                    <m:t>+</m:t>
                                                  </m:r>
                                                  <m:sSup>
                                                    <m:sSupPr>
                                                      <m:ctrl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</w:rPr>
                                                      </m:ctrlPr>
                                                    </m:sSupPr>
                                                    <m:e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b</m:t>
                                                      </m:r>
                                                    </m:e>
                                                    <m:sup>
                                                      <m:r>
                                                        <m:rPr>
                                                          <m:sty m:val="p"/>
                                                        </m:rPr>
                                                        <w:rPr>
                                                          <w:rFonts w:ascii="Cambria Math" w:hAnsi="Cambria Math" w:cs="Chu Van An"/>
                                                          <w:sz w:val="24"/>
                                                          <w:szCs w:val="24"/>
                                                          <w:lang w:val="vi-VN"/>
                                                        </w:rPr>
                                                        <m:t>2</m:t>
                                                      </m:r>
                                                    </m:sup>
                                                  </m:sSup>
                                                </m:e>
                                              </m:rad>
                                            </m:den>
                                          </m:f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</w:p>
                            <w:p w14:paraId="3313DC49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360" w:lineRule="auto"/>
                                <w:ind w:left="1134" w:right="-48" w:hanging="425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Phương trình trở thành:</w:t>
                              </w:r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sin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x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sin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φ+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cos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x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cos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φ=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⇔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cos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x-φ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</m:oMath>
                            </w:p>
                            <w:p w14:paraId="1BF69F48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ind w:left="1134" w:hanging="42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Đặt </w:t>
                              </w:r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cos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vi-VN"/>
                                  </w:rPr>
                                  <m:t>α=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</m:t>
                                    </m:r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a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+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b</m:t>
                                            </m:r>
                                          </m:e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2</m:t>
                                            </m:r>
                                          </m:sup>
                                        </m:sSup>
                                      </m:e>
                                    </m:rad>
                                  </m:den>
                                </m:f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 ta được phương trình lượng giác cơ bản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giải được.</w:t>
                              </w:r>
                            </w:p>
                            <w:p w14:paraId="5F4960ED" w14:textId="61C2D66E" w:rsidR="005975C8" w:rsidRPr="009C1218" w:rsidRDefault="00995C76" w:rsidP="00D5695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③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="005975C8" w:rsidRPr="009C121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Bài tập áp dụng: </w:t>
                              </w:r>
                            </w:p>
                            <w:p w14:paraId="1D1840C9" w14:textId="77777777" w:rsidR="005975C8" w:rsidRPr="009C1218" w:rsidRDefault="005975C8" w:rsidP="00D5695B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Giải các phương trình sau: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85"/>
                                <w:gridCol w:w="4877"/>
                              </w:tblGrid>
                              <w:tr w:rsidR="005975C8" w:rsidRPr="009C1218" w14:paraId="212A5DDB" w14:textId="77777777" w:rsidTr="00D5695B">
                                <w:trPr>
                                  <w:trHeight w:val="1998"/>
                                </w:trPr>
                                <w:tc>
                                  <w:tcPr>
                                    <w:tcW w:w="4885" w:type="dxa"/>
                                  </w:tcPr>
                                  <w:p w14:paraId="467A2CF2" w14:textId="77777777" w:rsidR="005975C8" w:rsidRPr="009C1218" w:rsidRDefault="005975C8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sinx + </w:t>
                                    </w: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</m:e>
                                      </m:rad>
                                    </m:oMath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cosx = 1</w:t>
                                    </w:r>
                                  </w:p>
                                  <w:p w14:paraId="581B1628" w14:textId="77777777" w:rsidR="005975C8" w:rsidRPr="009C1218" w:rsidRDefault="00F23FC5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</m:e>
                                      </m:ra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sin3</m:t>
                                      </m:r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x-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cos3</m:t>
                                      </m:r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x</m:t>
                                      </m:r>
                                    </m:oMath>
                                    <w:r w:rsidR="005975C8"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e>
                                      </m:rad>
                                    </m:oMath>
                                  </w:p>
                                  <w:p w14:paraId="222DD8FF" w14:textId="77777777" w:rsidR="005975C8" w:rsidRPr="009C1218" w:rsidRDefault="005975C8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3cosx + 4sinx = –5</w:t>
                                    </w:r>
                                  </w:p>
                                  <w:p w14:paraId="62977AA3" w14:textId="31D9C10F" w:rsidR="005975C8" w:rsidRPr="009C1218" w:rsidRDefault="005975C8" w:rsidP="00D62C9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2sin2x – 2cos2x = </w:t>
                                    </w: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e>
                                      </m:rad>
                                    </m:oMath>
                                  </w:p>
                                </w:tc>
                                <w:tc>
                                  <w:tcPr>
                                    <w:tcW w:w="4877" w:type="dxa"/>
                                  </w:tcPr>
                                  <w:p w14:paraId="68489A8D" w14:textId="77777777" w:rsidR="005975C8" w:rsidRPr="009C1218" w:rsidRDefault="005975C8" w:rsidP="00D5695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Hướng dẫn giải:</w:t>
                                    </w:r>
                                  </w:p>
                                  <w:p w14:paraId="64C654AD" w14:textId="77777777" w:rsidR="005975C8" w:rsidRPr="009C1218" w:rsidRDefault="005975C8" w:rsidP="00D5695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a) 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2sin</w:t>
                                    </w: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x+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π</m:t>
                                              </m:r>
                                            </m:num>
                                            <m:den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3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= 1</w:t>
                                    </w:r>
                                  </w:p>
                                  <w:p w14:paraId="27AB6CEE" w14:textId="77777777" w:rsidR="005975C8" w:rsidRPr="009C1218" w:rsidRDefault="005975C8" w:rsidP="00D5695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b) 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2sin</w:t>
                                    </w: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x-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π</m:t>
                                              </m:r>
                                            </m:num>
                                            <m:den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6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e>
                                      </m:rad>
                                    </m:oMath>
                                  </w:p>
                                  <w:p w14:paraId="767EB881" w14:textId="77777777" w:rsidR="005975C8" w:rsidRPr="009C1218" w:rsidRDefault="005975C8" w:rsidP="00D5695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c) 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cos(x + 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) = –1 , với cos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3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5</m:t>
                                          </m:r>
                                        </m:den>
                                      </m:f>
                                    </m:oMath>
                                  </w:p>
                                  <w:p w14:paraId="76792917" w14:textId="77777777" w:rsidR="005975C8" w:rsidRPr="009C1218" w:rsidRDefault="005975C8" w:rsidP="00D5695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1218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d) </w:t>
                                    </w:r>
                                    <w:r w:rsidRPr="009C121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sin</w:t>
                                    </w: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x-</m:t>
                                          </m:r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π</m:t>
                                              </m:r>
                                            </m:num>
                                            <m:den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  <m:t>4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1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2</m:t>
                                          </m:r>
                                        </m:den>
                                      </m:f>
                                    </m:oMath>
                                  </w:p>
                                </w:tc>
                              </w:tr>
                            </w:tbl>
                            <w:p w14:paraId="4B1D4403" w14:textId="25442495" w:rsidR="005975C8" w:rsidRDefault="00995C76" w:rsidP="00D5695B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④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 Ghi nhớ công thức cộng:</w:t>
                              </w:r>
                            </w:p>
                            <w:p w14:paraId="00A87C66" w14:textId="3F51CFEF" w:rsidR="00BF1944" w:rsidRPr="008E2AC2" w:rsidRDefault="00BF1944" w:rsidP="00D5695B">
                              <w:pPr>
                                <w:shd w:val="clear" w:color="auto" w:fill="FFFFFF"/>
                                <w:spacing w:line="240" w:lineRule="auto"/>
                                <w:ind w:firstLine="720"/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10"/>
                                  <w:sz w:val="20"/>
                                  <w:szCs w:val="20"/>
                                </w:rPr>
                                <w:object w:dxaOrig="2920" w:dyaOrig="300" w14:anchorId="1C27B309">
                                  <v:shape id="_x0000_i1056" type="#_x0000_t75" style="width:146.05pt;height:14.95pt" o:ole="">
                                    <v:imagedata r:id="rId54" o:title=""/>
                                  </v:shape>
                                  <o:OLEObject Type="Embed" ProgID="Equation.DSMT4" ShapeID="_x0000_i1056" DrawAspect="Content" ObjectID="_1685730252" r:id="rId55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10"/>
                                  <w:sz w:val="20"/>
                                  <w:szCs w:val="20"/>
                                </w:rPr>
                                <w:object w:dxaOrig="2920" w:dyaOrig="300" w14:anchorId="3A0C1013">
                                  <v:shape id="_x0000_i1058" type="#_x0000_t75" style="width:146.05pt;height:14.95pt" o:ole="">
                                    <v:imagedata r:id="rId56" o:title=""/>
                                  </v:shape>
                                  <o:OLEObject Type="Embed" ProgID="Equation.DSMT4" ShapeID="_x0000_i1058" DrawAspect="Content" ObjectID="_1685730253" r:id="rId57"/>
                                </w:object>
                              </w:r>
                            </w:p>
                            <w:p w14:paraId="5AB90D8D" w14:textId="764B4996" w:rsidR="00BF1944" w:rsidRPr="008E2AC2" w:rsidRDefault="00BF1944" w:rsidP="00D5695B">
                              <w:pPr>
                                <w:shd w:val="clear" w:color="auto" w:fill="FFFFFF"/>
                                <w:spacing w:line="240" w:lineRule="auto"/>
                                <w:ind w:firstLine="720"/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10"/>
                                  <w:sz w:val="20"/>
                                  <w:szCs w:val="20"/>
                                </w:rPr>
                                <w:object w:dxaOrig="2900" w:dyaOrig="300" w14:anchorId="7BD17E64">
                                  <v:shape id="_x0000_i1060" type="#_x0000_t75" style="width:144.7pt;height:14.95pt" o:ole="">
                                    <v:imagedata r:id="rId58" o:title=""/>
                                  </v:shape>
                                  <o:OLEObject Type="Embed" ProgID="Equation.DSMT4" ShapeID="_x0000_i1060" DrawAspect="Content" ObjectID="_1685730254" r:id="rId59"/>
                                </w:object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="00E65ABA">
                                <w:rPr>
                                  <w:rFonts w:ascii="Chu Van An" w:hAnsi="Chu Van An" w:cs="Chu Van An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Pr="008E2AC2">
                                <w:rPr>
                                  <w:rFonts w:ascii="Chu Van An" w:hAnsi="Chu Van An" w:cs="Chu Van An"/>
                                  <w:b/>
                                  <w:position w:val="-10"/>
                                  <w:sz w:val="20"/>
                                  <w:szCs w:val="20"/>
                                </w:rPr>
                                <w:object w:dxaOrig="2880" w:dyaOrig="300" w14:anchorId="2EEACC33">
                                  <v:shape id="_x0000_i1062" type="#_x0000_t75" style="width:2in;height:14.95pt" o:ole="">
                                    <v:imagedata r:id="rId60" o:title=""/>
                                  </v:shape>
                                  <o:OLEObject Type="Embed" ProgID="Equation.DSMT4" ShapeID="_x0000_i1062" DrawAspect="Content" ObjectID="_1685730255" r:id="rId61"/>
                                </w:object>
                              </w:r>
                            </w:p>
                            <w:p w14:paraId="291C4E6E" w14:textId="5CCC1B3F" w:rsidR="00D5695B" w:rsidRDefault="00D5695B" w:rsidP="00D5695B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⑤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 Ghi nhớ công thức hạ bậc</w:t>
                              </w:r>
                            </w:p>
                            <w:p w14:paraId="3157EC24" w14:textId="4BC81C39" w:rsidR="00D5695B" w:rsidRPr="008E2AC2" w:rsidRDefault="005975C8" w:rsidP="00D5695B">
                              <w:pPr>
                                <w:shd w:val="clear" w:color="auto" w:fill="FFFFFF"/>
                                <w:spacing w:line="240" w:lineRule="auto"/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D5695B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ab/>
                              </w:r>
                              <w:r w:rsidR="00D5695B"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="00D5695B" w:rsidRPr="008E2AC2">
                                <w:rPr>
                                  <w:rFonts w:ascii="Chu Van An" w:hAnsi="Chu Van An" w:cs="Chu Van An"/>
                                  <w:position w:val="-20"/>
                                  <w:sz w:val="20"/>
                                  <w:szCs w:val="20"/>
                                </w:rPr>
                                <w:object w:dxaOrig="1520" w:dyaOrig="540" w14:anchorId="1D3E15E8">
                                  <v:shape id="_x0000_i1064" type="#_x0000_t75" style="width:76.1pt;height:27.15pt" o:ole="">
                                    <v:imagedata r:id="rId62" o:title=""/>
                                  </v:shape>
                                  <o:OLEObject Type="Embed" ProgID="Equation.DSMT4" ShapeID="_x0000_i1064" DrawAspect="Content" ObjectID="_1685730256" r:id="rId63"/>
                                </w:object>
                              </w:r>
                              <w:r w:rsidR="00D5695B" w:rsidRPr="008E2AC2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 xml:space="preserve">                 </w:t>
                              </w:r>
                              <w:r w:rsidR="00D5695B" w:rsidRPr="008E2AC2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sym w:font="Symbol" w:char="F0DE"/>
                              </w:r>
                              <w:r w:rsidR="00D5695B" w:rsidRPr="008E2AC2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D5695B"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szCs w:val="20"/>
                                </w:rPr>
                                <w:object w:dxaOrig="1600" w:dyaOrig="320" w14:anchorId="71DB2CD6">
                                  <v:shape id="_x0000_i1066" type="#_x0000_t75" style="width:80.15pt;height:15.6pt" o:ole="">
                                    <v:imagedata r:id="rId64" o:title=""/>
                                  </v:shape>
                                  <o:OLEObject Type="Embed" ProgID="Equation.DSMT4" ShapeID="_x0000_i1066" DrawAspect="Content" ObjectID="_1685730257" r:id="rId65"/>
                                </w:object>
                              </w:r>
                              <w:r w:rsidR="00D5695B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 w:rsidR="00D5695B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 w:rsidR="00D5695B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 w:rsidR="00D5695B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 w:rsidR="00D5695B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 w:rsidR="00D5695B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 w:rsidR="00D5695B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 w:rsidR="00D5695B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ab/>
                              </w:r>
                              <w:r w:rsidR="00D5695B" w:rsidRPr="00BF194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0"/>
                                  <w:szCs w:val="20"/>
                                </w:rPr>
                                <w:sym w:font="Wingdings" w:char="F09F"/>
                              </w:r>
                              <w:r w:rsidR="00D5695B" w:rsidRPr="008E2AC2">
                                <w:rPr>
                                  <w:rFonts w:ascii="Chu Van An" w:hAnsi="Chu Van An" w:cs="Chu Van An"/>
                                  <w:position w:val="-20"/>
                                  <w:sz w:val="20"/>
                                  <w:szCs w:val="20"/>
                                </w:rPr>
                                <w:object w:dxaOrig="1560" w:dyaOrig="540" w14:anchorId="0053F97E">
                                  <v:shape id="_x0000_i1068" type="#_x0000_t75" style="width:78.1pt;height:27.15pt" o:ole="">
                                    <v:imagedata r:id="rId66" o:title=""/>
                                  </v:shape>
                                  <o:OLEObject Type="Embed" ProgID="Equation.DSMT4" ShapeID="_x0000_i1068" DrawAspect="Content" ObjectID="_1685730258" r:id="rId67"/>
                                </w:object>
                              </w:r>
                              <w:r w:rsidR="00D5695B" w:rsidRPr="008E2AC2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t xml:space="preserve">                </w:t>
                              </w:r>
                              <w:r w:rsidR="00D5695B" w:rsidRPr="008E2AC2">
                                <w:rPr>
                                  <w:rFonts w:ascii="Chu Van An" w:hAnsi="Chu Van An" w:cs="Chu Van An"/>
                                  <w:sz w:val="20"/>
                                  <w:szCs w:val="20"/>
                                </w:rPr>
                                <w:sym w:font="Symbol" w:char="F0DE"/>
                              </w:r>
                              <w:r w:rsidR="00D5695B" w:rsidRPr="008E2AC2">
                                <w:rPr>
                                  <w:rFonts w:ascii="Chu Van An" w:hAnsi="Chu Van An" w:cs="Chu Van An"/>
                                  <w:position w:val="-6"/>
                                  <w:sz w:val="20"/>
                                  <w:szCs w:val="20"/>
                                </w:rPr>
                                <w:object w:dxaOrig="1620" w:dyaOrig="320" w14:anchorId="3097120B">
                                  <v:shape id="_x0000_i1070" type="#_x0000_t75" style="width:80.85pt;height:15.6pt" o:ole="">
                                    <v:imagedata r:id="rId68" o:title=""/>
                                  </v:shape>
                                  <o:OLEObject Type="Embed" ProgID="Equation.DSMT4" ShapeID="_x0000_i1070" DrawAspect="Content" ObjectID="_1685730259" r:id="rId69"/>
                                </w:object>
                              </w:r>
                            </w:p>
                            <w:p w14:paraId="3CC7080C" w14:textId="150AEB1C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A8C8FD9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D77495B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45F383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A9BBF0F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3FD6D74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C5CCE2A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5DDEA0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F3270E6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D21FA0E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B829E09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CF5ACE5" w14:textId="77777777" w:rsidR="005975C8" w:rsidRPr="009C1218" w:rsidRDefault="005975C8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93" name="Group 493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94" name="Rectangle: Folded Corner 494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5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6491A99" w14:textId="0D5BF3BA" w:rsidR="005975C8" w:rsidRDefault="005975C8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194748F" id="_x0000_s1080" style="width:511.9pt;height:704.25pt;mso-position-horizontal-relative:char;mso-position-vertical-relative:line" coordorigin=",-483" coordsize="65011,89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">
                <v:shape id="Rectangle: Diagonal Corners Rounded 492" o:spid="_x0000_s1081" style="position:absolute;width:65011;height:88956;visibility:visible;mso-wrap-style:square;v-text-anchor:middle" coordsize="6501130,88956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" adj="-11796480,,5400" path="m61566,l6328980,v95076,,172150,77074,172150,172150l6501130,8834079v,34002,-27564,61566,-61566,61566l172150,8895645c77074,8895645,,8818571,,8723495l,61566c,27564,27564,,6156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1566,0;6328980,0;6501130,172150;6501130,8834079;6439564,8895645;172150,8895645;0,8723495;0,61566;61566,0" o:connectangles="0,0,0,0,0,0,0,0,0" textboxrect="0,0,6501130,8895645"/>
                  <v:textbox>
                    <w:txbxContent>
                      <w:p w14:paraId="717C5B1B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5DFA8CF" w14:textId="203FFCC7" w:rsidR="005975C8" w:rsidRPr="009C1218" w:rsidRDefault="002B665F" w:rsidP="00A45D6D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Segoe UI Symbol" w:eastAsia="Yu Gothic" w:hAnsi="Segoe UI Symbol" w:cs="Segoe UI Symbol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C4"/>
                        </w:r>
                        <w:r w:rsidRPr="002B665F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hương trình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bậc nhất đối với sinx và cosx</w:t>
                        </w:r>
                      </w:p>
                      <w:p w14:paraId="305BF520" w14:textId="0B4FC35A" w:rsidR="005975C8" w:rsidRPr="009C1218" w:rsidRDefault="00DB6506" w:rsidP="00A45D6D">
                        <w:pPr>
                          <w:spacing w:line="240" w:lineRule="auto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①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Công thức biến đổi biểu thức </w:t>
                        </w:r>
                        <w:r w:rsidR="005975C8" w:rsidRPr="002B665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>asinx + bcosx</w:t>
                        </w:r>
                      </w:p>
                      <w:p w14:paraId="52D7A3FE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ind w:hanging="153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sinx + cosx =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2</m:t>
                              </m:r>
                            </m:e>
                          </m:ra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sin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π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4</m:t>
                                  </m:r>
                                </m:den>
                              </m:f>
                            </m:e>
                          </m:d>
                        </m:oMath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=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2</m:t>
                              </m:r>
                            </m:e>
                          </m:ra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cos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x-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π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4</m:t>
                                  </m:r>
                                </m:den>
                              </m:f>
                            </m:e>
                          </m:d>
                        </m:oMath>
                      </w:p>
                      <w:p w14:paraId="35BB192C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ind w:hanging="153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sinx – cosx =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2</m:t>
                              </m:r>
                            </m:e>
                          </m:ra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sin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x-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π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4</m:t>
                                  </m:r>
                                </m:den>
                              </m:f>
                            </m:e>
                          </m:d>
                        </m:oMath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=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-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2</m:t>
                              </m:r>
                            </m:e>
                          </m:ra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cos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π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4</m:t>
                                  </m:r>
                                </m:den>
                              </m:f>
                            </m:e>
                          </m:d>
                        </m:oMath>
                      </w:p>
                      <w:p w14:paraId="65C174EA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ind w:hanging="153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asinx+bcosx=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a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+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b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.sin(x+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61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)</w:t>
                        </w:r>
                      </w:p>
                      <w:p w14:paraId="49AF1D3C" w14:textId="67A02D90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ind w:left="709" w:hanging="153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với 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cos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61"/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= 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</m:oMath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,</w:t>
                        </w:r>
                        <w:r w:rsidR="002B665F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sin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61"/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= 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b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</m:oMath>
                      </w:p>
                      <w:p w14:paraId="5E0153AC" w14:textId="1B5BD17B" w:rsidR="005975C8" w:rsidRPr="009C1218" w:rsidRDefault="00DB6506" w:rsidP="00A45D6D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②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="002B665F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</w:t>
                        </w:r>
                        <w:r w:rsidR="002B665F"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hương trình 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dạng asinx + bcosx = c</w:t>
                        </w:r>
                      </w:p>
                      <w:p w14:paraId="73F3D542" w14:textId="77777777" w:rsidR="005975C8" w:rsidRPr="009C1218" w:rsidRDefault="005975C8" w:rsidP="00A45D6D">
                        <w:pPr>
                          <w:pStyle w:val="ListParagraph"/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Nếu a = 0, b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0 hoặc a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0, b=0 thì đưa về PTLG cơ bản.</w:t>
                        </w:r>
                      </w:p>
                      <w:p w14:paraId="6C4934C4" w14:textId="77777777" w:rsidR="005975C8" w:rsidRPr="009C1218" w:rsidRDefault="005975C8" w:rsidP="00A45D6D">
                        <w:pPr>
                          <w:pStyle w:val="ListParagraph"/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Nếu a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0, b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0 thì dùng công thức biến đổi ở trên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đưa về PTLG cơ bản.</w:t>
                        </w:r>
                      </w:p>
                      <w:p w14:paraId="4F7A43B4" w14:textId="77777777" w:rsidR="005975C8" w:rsidRPr="009C1218" w:rsidRDefault="005975C8" w:rsidP="00A45D6D">
                        <w:pPr>
                          <w:spacing w:line="360" w:lineRule="auto"/>
                          <w:ind w:left="57" w:right="-48" w:firstLine="663"/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Điều kiện có nghiệm: 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a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≥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c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  <w:p w14:paraId="20843E03" w14:textId="77777777" w:rsidR="005975C8" w:rsidRPr="009C1218" w:rsidRDefault="005975C8" w:rsidP="00A45D6D">
                        <w:pPr>
                          <w:spacing w:line="360" w:lineRule="auto"/>
                          <w:ind w:right="-48"/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vi-VN"/>
                          </w:rPr>
                          <w:sym w:font="Wingdings 2" w:char="F0B3"/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  <w:lang w:val="vi-VN"/>
                          </w:rPr>
                          <w:t>Cách giải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: 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Chia hai vế của (1) cho </w:t>
                        </w:r>
                        <m:oMath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a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+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b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rad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>, ta được</w:t>
                        </w:r>
                      </w:p>
                      <w:p w14:paraId="0C4BC8F8" w14:textId="77777777" w:rsidR="005975C8" w:rsidRPr="009C1218" w:rsidRDefault="00F23FC5" w:rsidP="00D62C9A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360" w:lineRule="auto"/>
                          <w:ind w:left="1134" w:right="-48" w:hanging="425"/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m:oMath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1</m:t>
                              </m: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⇔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a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sin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x+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b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cos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x=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c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</m:oMath>
                      </w:p>
                      <w:p w14:paraId="52697755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360" w:lineRule="auto"/>
                          <w:ind w:left="1134" w:right="-48" w:hanging="425"/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Vì 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num>
                                    <m:den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a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+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b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</m:e>
                                      </m:rad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num>
                                    <m:den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a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m:t>+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b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sz w:val="24"/>
                                                  <w:szCs w:val="24"/>
                                                  <w:lang w:val="vi-VN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</m:e>
                                      </m:rad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=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1</m:t>
                          </m:r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 nên ta đặt </w:t>
                        </w:r>
                        <m:oMath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sin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φ=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a</m:t>
                                        </m:r>
                                      </m:num>
                                      <m:den>
                                        <m:rad>
                                          <m:radPr>
                                            <m:degHide m:val="1"/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radPr>
                                          <m:deg/>
                                          <m:e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a</m:t>
                                                </m:r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+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b</m:t>
                                                </m:r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</m:e>
                                        </m:rad>
                                      </m:den>
                                    </m:f>
                                  </m:e>
                                </m:mr>
                                <m:m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cos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m:t>φ=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m:t>b</m:t>
                                        </m:r>
                                      </m:num>
                                      <m:den>
                                        <m:rad>
                                          <m:radPr>
                                            <m:degHide m:val="1"/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radPr>
                                          <m:deg/>
                                          <m:e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a</m:t>
                                                </m:r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  <w:lang w:val="vi-VN"/>
                                              </w:rPr>
                                              <m:t>+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b</m:t>
                                                </m:r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  <w:lang w:val="vi-VN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</m:e>
                                        </m:rad>
                                      </m:den>
                                    </m:f>
                                  </m:e>
                                </m:mr>
                              </m:m>
                            </m:e>
                          </m:d>
                        </m:oMath>
                      </w:p>
                      <w:p w14:paraId="3313DC49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360" w:lineRule="auto"/>
                          <w:ind w:left="1134" w:right="-48" w:hanging="425"/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>Phương trình trở thành: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sin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x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sin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φ+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cos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x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cos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φ=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c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⇔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cos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x-φ</m:t>
                              </m: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c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</m:oMath>
                      </w:p>
                      <w:p w14:paraId="1BF69F48" w14:textId="77777777" w:rsidR="005975C8" w:rsidRPr="009C1218" w:rsidRDefault="005975C8" w:rsidP="00D62C9A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ind w:left="1134" w:hanging="425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Đặt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cos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vi-VN"/>
                            </w:rPr>
                            <m:t>α=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vi-VN"/>
                                </w:rPr>
                                <m:t>c</m:t>
                              </m:r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</m:ctrlPr>
                                </m:radPr>
                                <m:deg/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vi-VN"/>
                                    </w:rPr>
                                    <m:t>+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e>
                              </m:rad>
                            </m:den>
                          </m:f>
                        </m:oMath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 ta được phương trình lượng giác cơ bản</w:t>
                        </w:r>
                        <w:r w:rsidRPr="009C121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giải được.</w:t>
                        </w:r>
                      </w:p>
                      <w:p w14:paraId="5F4960ED" w14:textId="61C2D66E" w:rsidR="005975C8" w:rsidRPr="009C1218" w:rsidRDefault="00995C76" w:rsidP="00D5695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③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="005975C8" w:rsidRPr="009C121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Bài tập áp dụng: </w:t>
                        </w:r>
                      </w:p>
                      <w:p w14:paraId="1D1840C9" w14:textId="77777777" w:rsidR="005975C8" w:rsidRPr="009C1218" w:rsidRDefault="005975C8" w:rsidP="00D5695B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Giải các phương trình sau: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85"/>
                          <w:gridCol w:w="4877"/>
                        </w:tblGrid>
                        <w:tr w:rsidR="005975C8" w:rsidRPr="009C1218" w14:paraId="212A5DDB" w14:textId="77777777" w:rsidTr="00D5695B">
                          <w:trPr>
                            <w:trHeight w:val="1998"/>
                          </w:trPr>
                          <w:tc>
                            <w:tcPr>
                              <w:tcW w:w="4885" w:type="dxa"/>
                            </w:tcPr>
                            <w:p w14:paraId="467A2CF2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sinx +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cosx = 1</w:t>
                              </w:r>
                            </w:p>
                            <w:p w14:paraId="581B1628" w14:textId="77777777" w:rsidR="005975C8" w:rsidRPr="009C1218" w:rsidRDefault="00F23FC5" w:rsidP="00D62C9A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sin3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x-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cos3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x</m:t>
                                </m:r>
                              </m:oMath>
                              <w:r w:rsidR="005975C8"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</m:oMath>
                            </w:p>
                            <w:p w14:paraId="222DD8FF" w14:textId="77777777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3cosx + 4sinx = –5</w:t>
                              </w:r>
                            </w:p>
                            <w:p w14:paraId="62977AA3" w14:textId="31D9C10F" w:rsidR="005975C8" w:rsidRPr="009C1218" w:rsidRDefault="005975C8" w:rsidP="00D62C9A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2sin2x – 2cos2x 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</m:oMath>
                            </w:p>
                          </w:tc>
                          <w:tc>
                            <w:tcPr>
                              <w:tcW w:w="4877" w:type="dxa"/>
                            </w:tcPr>
                            <w:p w14:paraId="68489A8D" w14:textId="77777777" w:rsidR="005975C8" w:rsidRPr="009C1218" w:rsidRDefault="005975C8" w:rsidP="00D5695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Hướng dẫn giải:</w:t>
                              </w:r>
                            </w:p>
                            <w:p w14:paraId="64C654AD" w14:textId="77777777" w:rsidR="005975C8" w:rsidRPr="009C1218" w:rsidRDefault="005975C8" w:rsidP="00D5695B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a)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2sin</w:t>
                              </w: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x+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3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= 1</w:t>
                              </w:r>
                            </w:p>
                            <w:p w14:paraId="27AB6CEE" w14:textId="77777777" w:rsidR="005975C8" w:rsidRPr="009C1218" w:rsidRDefault="005975C8" w:rsidP="00D5695B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2sin</w:t>
                              </w: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x-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6</m:t>
                                        </m:r>
                                      </m:den>
                                    </m:f>
                                  </m:e>
                                </m:d>
                              </m:oMath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m:oMath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e>
                                </m:rad>
                              </m:oMath>
                            </w:p>
                            <w:p w14:paraId="767EB881" w14:textId="77777777" w:rsidR="005975C8" w:rsidRPr="009C1218" w:rsidRDefault="005975C8" w:rsidP="00D5695B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c)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cos(x +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 = –1 , với cos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3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5</m:t>
                                    </m:r>
                                  </m:den>
                                </m:f>
                              </m:oMath>
                            </w:p>
                            <w:p w14:paraId="76792917" w14:textId="77777777" w:rsidR="005975C8" w:rsidRPr="009C1218" w:rsidRDefault="005975C8" w:rsidP="00D5695B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d)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sin</w:t>
                              </w: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x-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π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1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den>
                                </m:f>
                              </m:oMath>
                            </w:p>
                          </w:tc>
                        </w:tr>
                      </w:tbl>
                      <w:p w14:paraId="4B1D4403" w14:textId="25442495" w:rsidR="005975C8" w:rsidRDefault="00995C76" w:rsidP="00D5695B">
                        <w:pPr>
                          <w:spacing w:before="60" w:after="6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④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 Ghi nhớ công thức cộng:</w:t>
                        </w:r>
                      </w:p>
                      <w:p w14:paraId="00A87C66" w14:textId="3F51CFEF" w:rsidR="00BF1944" w:rsidRPr="008E2AC2" w:rsidRDefault="00BF1944" w:rsidP="00D5695B">
                        <w:pPr>
                          <w:shd w:val="clear" w:color="auto" w:fill="FFFFFF"/>
                          <w:spacing w:line="240" w:lineRule="auto"/>
                          <w:ind w:firstLine="720"/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</w:pPr>
                        <w:r w:rsidRPr="008E2AC2"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t xml:space="preserve"> </w:t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position w:val="-10"/>
                            <w:sz w:val="20"/>
                            <w:szCs w:val="20"/>
                          </w:rPr>
                          <w:object w:dxaOrig="2920" w:dyaOrig="300" w14:anchorId="1C27B309">
                            <v:shape id="_x0000_i1056" type="#_x0000_t75" style="width:146.05pt;height:14.95pt" o:ole="">
                              <v:imagedata r:id="rId54" o:title=""/>
                            </v:shape>
                            <o:OLEObject Type="Embed" ProgID="Equation.DSMT4" ShapeID="_x0000_i1056" DrawAspect="Content" ObjectID="_1685730252" r:id="rId70"/>
                          </w:object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   </w:t>
                        </w:r>
                        <w:r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ab/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 </w:t>
                        </w:r>
                        <w:r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ab/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position w:val="-10"/>
                            <w:sz w:val="20"/>
                            <w:szCs w:val="20"/>
                          </w:rPr>
                          <w:object w:dxaOrig="2920" w:dyaOrig="300" w14:anchorId="3A0C1013">
                            <v:shape id="_x0000_i1058" type="#_x0000_t75" style="width:146.05pt;height:14.95pt" o:ole="">
                              <v:imagedata r:id="rId56" o:title=""/>
                            </v:shape>
                            <o:OLEObject Type="Embed" ProgID="Equation.DSMT4" ShapeID="_x0000_i1058" DrawAspect="Content" ObjectID="_1685730253" r:id="rId71"/>
                          </w:object>
                        </w:r>
                      </w:p>
                      <w:p w14:paraId="5AB90D8D" w14:textId="764B4996" w:rsidR="00BF1944" w:rsidRPr="008E2AC2" w:rsidRDefault="00BF1944" w:rsidP="00D5695B">
                        <w:pPr>
                          <w:shd w:val="clear" w:color="auto" w:fill="FFFFFF"/>
                          <w:spacing w:line="240" w:lineRule="auto"/>
                          <w:ind w:firstLine="720"/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 </w:t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position w:val="-10"/>
                            <w:sz w:val="20"/>
                            <w:szCs w:val="20"/>
                          </w:rPr>
                          <w:object w:dxaOrig="2900" w:dyaOrig="300" w14:anchorId="7BD17E64">
                            <v:shape id="_x0000_i1060" type="#_x0000_t75" style="width:144.7pt;height:14.95pt" o:ole="">
                              <v:imagedata r:id="rId58" o:title=""/>
                            </v:shape>
                            <o:OLEObject Type="Embed" ProgID="Equation.DSMT4" ShapeID="_x0000_i1060" DrawAspect="Content" ObjectID="_1685730254" r:id="rId72"/>
                          </w:object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ab/>
                        </w:r>
                        <w:r w:rsidR="00E65ABA">
                          <w:rPr>
                            <w:rFonts w:ascii="Chu Van An" w:hAnsi="Chu Van An" w:cs="Chu Van An"/>
                            <w:b/>
                            <w:sz w:val="20"/>
                            <w:szCs w:val="20"/>
                          </w:rPr>
                          <w:tab/>
                        </w:r>
                        <w:r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Pr="008E2AC2">
                          <w:rPr>
                            <w:rFonts w:ascii="Chu Van An" w:hAnsi="Chu Van An" w:cs="Chu Van An"/>
                            <w:b/>
                            <w:position w:val="-10"/>
                            <w:sz w:val="20"/>
                            <w:szCs w:val="20"/>
                          </w:rPr>
                          <w:object w:dxaOrig="2880" w:dyaOrig="300" w14:anchorId="2EEACC33">
                            <v:shape id="_x0000_i1062" type="#_x0000_t75" style="width:2in;height:14.95pt" o:ole="">
                              <v:imagedata r:id="rId60" o:title=""/>
                            </v:shape>
                            <o:OLEObject Type="Embed" ProgID="Equation.DSMT4" ShapeID="_x0000_i1062" DrawAspect="Content" ObjectID="_1685730255" r:id="rId73"/>
                          </w:object>
                        </w:r>
                      </w:p>
                      <w:p w14:paraId="291C4E6E" w14:textId="5CCC1B3F" w:rsidR="00D5695B" w:rsidRDefault="00D5695B" w:rsidP="00D5695B">
                        <w:pPr>
                          <w:spacing w:before="60" w:after="6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FF0000"/>
                            <w:sz w:val="24"/>
                            <w:szCs w:val="24"/>
                          </w:rPr>
                          <w:t>⑤</w:t>
                        </w:r>
                        <w:r w:rsidRPr="009C121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 Ghi nhớ công thức hạ bậc</w:t>
                        </w:r>
                      </w:p>
                      <w:p w14:paraId="3157EC24" w14:textId="4BC81C39" w:rsidR="00D5695B" w:rsidRPr="008E2AC2" w:rsidRDefault="005975C8" w:rsidP="00D5695B">
                        <w:pPr>
                          <w:shd w:val="clear" w:color="auto" w:fill="FFFFFF"/>
                          <w:spacing w:line="240" w:lineRule="auto"/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D5695B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ab/>
                        </w:r>
                        <w:r w:rsidR="00D5695B"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="00D5695B" w:rsidRPr="008E2AC2">
                          <w:rPr>
                            <w:rFonts w:ascii="Chu Van An" w:hAnsi="Chu Van An" w:cs="Chu Van An"/>
                            <w:position w:val="-20"/>
                            <w:sz w:val="20"/>
                            <w:szCs w:val="20"/>
                          </w:rPr>
                          <w:object w:dxaOrig="1520" w:dyaOrig="540" w14:anchorId="1D3E15E8">
                            <v:shape id="_x0000_i1064" type="#_x0000_t75" style="width:76.1pt;height:27.15pt" o:ole="">
                              <v:imagedata r:id="rId62" o:title=""/>
                            </v:shape>
                            <o:OLEObject Type="Embed" ProgID="Equation.DSMT4" ShapeID="_x0000_i1064" DrawAspect="Content" ObjectID="_1685730256" r:id="rId74"/>
                          </w:object>
                        </w:r>
                        <w:r w:rsidR="00D5695B" w:rsidRPr="008E2AC2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 xml:space="preserve">                 </w:t>
                        </w:r>
                        <w:r w:rsidR="00D5695B" w:rsidRPr="008E2AC2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sym w:font="Symbol" w:char="F0DE"/>
                        </w:r>
                        <w:r w:rsidR="00D5695B" w:rsidRPr="008E2AC2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 xml:space="preserve"> </w:t>
                        </w:r>
                        <w:r w:rsidR="00D5695B" w:rsidRPr="008E2AC2">
                          <w:rPr>
                            <w:rFonts w:ascii="Chu Van An" w:hAnsi="Chu Van An" w:cs="Chu Van An"/>
                            <w:position w:val="-6"/>
                            <w:sz w:val="20"/>
                            <w:szCs w:val="20"/>
                          </w:rPr>
                          <w:object w:dxaOrig="1600" w:dyaOrig="320" w14:anchorId="71DB2CD6">
                            <v:shape id="_x0000_i1066" type="#_x0000_t75" style="width:80.15pt;height:15.6pt" o:ole="">
                              <v:imagedata r:id="rId64" o:title=""/>
                            </v:shape>
                            <o:OLEObject Type="Embed" ProgID="Equation.DSMT4" ShapeID="_x0000_i1066" DrawAspect="Content" ObjectID="_1685730257" r:id="rId75"/>
                          </w:object>
                        </w:r>
                        <w:r w:rsidR="00D5695B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 w:rsidR="00D5695B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 w:rsidR="00D5695B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 w:rsidR="00D5695B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 w:rsidR="00D5695B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 w:rsidR="00D5695B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 w:rsidR="00D5695B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 w:rsidR="00D5695B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ab/>
                        </w:r>
                        <w:r w:rsidR="00D5695B" w:rsidRPr="00BF1944">
                          <w:rPr>
                            <w:rFonts w:ascii="Chu Van An" w:hAnsi="Chu Van An" w:cs="Chu Van An"/>
                            <w:b/>
                            <w:color w:val="0000CC"/>
                            <w:sz w:val="20"/>
                            <w:szCs w:val="20"/>
                          </w:rPr>
                          <w:sym w:font="Wingdings" w:char="F09F"/>
                        </w:r>
                        <w:r w:rsidR="00D5695B" w:rsidRPr="008E2AC2">
                          <w:rPr>
                            <w:rFonts w:ascii="Chu Van An" w:hAnsi="Chu Van An" w:cs="Chu Van An"/>
                            <w:position w:val="-20"/>
                            <w:sz w:val="20"/>
                            <w:szCs w:val="20"/>
                          </w:rPr>
                          <w:object w:dxaOrig="1560" w:dyaOrig="540" w14:anchorId="0053F97E">
                            <v:shape id="_x0000_i1068" type="#_x0000_t75" style="width:78.1pt;height:27.15pt" o:ole="">
                              <v:imagedata r:id="rId66" o:title=""/>
                            </v:shape>
                            <o:OLEObject Type="Embed" ProgID="Equation.DSMT4" ShapeID="_x0000_i1068" DrawAspect="Content" ObjectID="_1685730258" r:id="rId76"/>
                          </w:object>
                        </w:r>
                        <w:r w:rsidR="00D5695B" w:rsidRPr="008E2AC2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t xml:space="preserve">                </w:t>
                        </w:r>
                        <w:r w:rsidR="00D5695B" w:rsidRPr="008E2AC2">
                          <w:rPr>
                            <w:rFonts w:ascii="Chu Van An" w:hAnsi="Chu Van An" w:cs="Chu Van An"/>
                            <w:sz w:val="20"/>
                            <w:szCs w:val="20"/>
                          </w:rPr>
                          <w:sym w:font="Symbol" w:char="F0DE"/>
                        </w:r>
                        <w:r w:rsidR="00D5695B" w:rsidRPr="008E2AC2">
                          <w:rPr>
                            <w:rFonts w:ascii="Chu Van An" w:hAnsi="Chu Van An" w:cs="Chu Van An"/>
                            <w:position w:val="-6"/>
                            <w:sz w:val="20"/>
                            <w:szCs w:val="20"/>
                          </w:rPr>
                          <w:object w:dxaOrig="1620" w:dyaOrig="320" w14:anchorId="3097120B">
                            <v:shape id="_x0000_i1070" type="#_x0000_t75" style="width:80.85pt;height:15.6pt" o:ole="">
                              <v:imagedata r:id="rId68" o:title=""/>
                            </v:shape>
                            <o:OLEObject Type="Embed" ProgID="Equation.DSMT4" ShapeID="_x0000_i1070" DrawAspect="Content" ObjectID="_1685730259" r:id="rId77"/>
                          </w:object>
                        </w:r>
                      </w:p>
                      <w:p w14:paraId="3CC7080C" w14:textId="150AEB1C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A8C8FD9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D77495B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45F383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A9BBF0F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3FD6D74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C5CCE2A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5DDEA0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F3270E6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D21FA0E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B829E09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CF5ACE5" w14:textId="77777777" w:rsidR="005975C8" w:rsidRPr="009C1218" w:rsidRDefault="005975C8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93" o:spid="_x0000_s1082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jIo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">
                  <v:shape id="Rectangle: Folded Corner 494" o:spid="_x0000_s1083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4p7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0DK8z8QjIxR8AAAD//wMAUEsBAi0AFAAGAAgAAAAhANvh9svuAAAAhQEAABMAAAAAAAAAAAAA&#10;AAAAAAAAAFtDb250ZW50X1R5cGVzXS54bWxQSwECLQAUAAYACAAAACEAWvQsW78AAAAVAQAACwAA&#10;AAAAAAAAAAAAAAAfAQAAX3JlbHMvLnJlbHNQSwECLQAUAAYACAAAACEAeUOKe8MAAADcAAAADwAA&#10;AAAAAAAAAAAAAAAHAgAAZHJzL2Rvd25yZXYueG1sUEsFBgAAAAADAAMAtwAAAPcCAAAAAA==&#10;" filled="f" stroked="f">
                    <v:textbox>
                      <w:txbxContent>
                        <w:p w14:paraId="16491A99" w14:textId="0D5BF3BA" w:rsidR="005975C8" w:rsidRDefault="005975C8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8948D0E" w14:textId="5B010CF5" w:rsidR="00EC5D1C" w:rsidRPr="00951817" w:rsidRDefault="00F80F64" w:rsidP="0095181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</w:pPr>
      <w:r w:rsidRPr="0095181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25AFDA0" wp14:editId="2DA44510">
                <wp:extent cx="6547104" cy="1428750"/>
                <wp:effectExtent l="0" t="19050" r="25400" b="19050"/>
                <wp:docPr id="3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28750"/>
                          <a:chOff x="0" y="0"/>
                          <a:chExt cx="6547104" cy="1388275"/>
                        </a:xfrm>
                      </wpg:grpSpPr>
                      <wps:wsp>
                        <wps:cNvPr id="4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42"/>
                            <a:ext cx="6547104" cy="112703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5A28F3" w14:textId="77777777" w:rsidR="00CA1EE3" w:rsidRDefault="00CA1EE3" w:rsidP="00CA1E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0D1A136" w14:textId="4152F92D" w:rsidR="007911F0" w:rsidRPr="009C1218" w:rsidRDefault="00E65ABA" w:rsidP="00CA1E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E65ABA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C4"/>
                              </w:r>
                              <w:r w:rsidR="007911F0"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Phương trình bậc nhất đối với một hàm số lượng giác là pt có dạng: at + b = 0, </w:t>
                              </w:r>
                            </w:p>
                            <w:p w14:paraId="415EE97A" w14:textId="77777777" w:rsidR="00CA1EE3" w:rsidRDefault="007911F0" w:rsidP="00D62C9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Trong đó a, b là các hằng số (a 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0), t là một trong các hàm số lượng giác.</w:t>
                              </w:r>
                            </w:p>
                            <w:p w14:paraId="433C83F6" w14:textId="6A3485A2" w:rsidR="007911F0" w:rsidRPr="00CA1EE3" w:rsidRDefault="007911F0" w:rsidP="00D62C9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CA1EE3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D10590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chuyển vế đ</w:t>
                              </w:r>
                              <w:r w:rsidRPr="00CA1EE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ưa về phương trình lượng giác cơ bản</w:t>
                              </w:r>
                              <w:r w:rsidR="00BB51F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giải được bằng công thức</w:t>
                              </w:r>
                            </w:p>
                            <w:p w14:paraId="35104A1A" w14:textId="47AD1D63" w:rsidR="00F80F64" w:rsidRPr="00993994" w:rsidRDefault="00F80F64" w:rsidP="00CA1EE3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" name="Group 6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7" name="Group 7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8" name="Group 18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9" name="Rectangle: Single Corner Snipped 19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6" name="Group 56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57" name="Group 57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452" name="Arrow: Chevron 452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36ABD90" w14:textId="77777777" w:rsidR="00F80F64" w:rsidRDefault="00F80F64" w:rsidP="00F80F6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E54F04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 xml:space="preserve">Phương trình bậc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nhất theo 1 hàm số lượng giác</w:t>
                                        </w:r>
                                      </w:p>
                                      <w:p w14:paraId="5AD2155C" w14:textId="77777777" w:rsidR="00F80F64" w:rsidRDefault="00F80F64" w:rsidP="00F80F6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53" name="Group 453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54" name="Freeform: Shape 45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55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DCAF497" w14:textId="77777777" w:rsidR="00F80F64" w:rsidRDefault="00F80F64" w:rsidP="00F80F6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56" name="Group 45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57" name="Freeform: Shape 45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58" name="Flowchart: Terminator 45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84" name="Flowchart: Direct Access Storage 48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85" name="Group 485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96" name="Flowchart: Preparation 49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9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8A053F8" w14:textId="77777777" w:rsidR="00F80F64" w:rsidRDefault="00F80F64" w:rsidP="00F80F6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25AFDA0" id="Group 40" o:spid="_x0000_s1085" style="width:515.5pt;height:112.5pt;mso-position-horizontal-relative:char;mso-position-vertical-relative:line" coordsize="65471,13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">
                <v:shape id="Rectangle: Diagonal Corners Rounded 1" o:spid="_x0000_s1086" style="position:absolute;top:2612;width:65471;height:1127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1033;6547104,1116360;6532329,1127033;112179,1127033;0,1046000;0,10673;14775,0" o:connectangles="0,0,0,0,0,0,0,0,0" textboxrect="0,0,6435090,1533525"/>
                  <v:textbox>
                    <w:txbxContent>
                      <w:p w14:paraId="795A28F3" w14:textId="77777777" w:rsidR="00CA1EE3" w:rsidRDefault="00CA1EE3" w:rsidP="00CA1E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0D1A136" w14:textId="4152F92D" w:rsidR="007911F0" w:rsidRPr="009C1218" w:rsidRDefault="00E65ABA" w:rsidP="00CA1E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E65ABA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FF0000"/>
                            <w:sz w:val="24"/>
                            <w:szCs w:val="24"/>
                          </w:rPr>
                          <w:sym w:font="Wingdings" w:char="F0C4"/>
                        </w:r>
                        <w:r w:rsidR="007911F0"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Phương trình bậc nhất đối với một hàm số lượng giác là pt có dạng: at + b = 0, </w:t>
                        </w:r>
                      </w:p>
                      <w:p w14:paraId="415EE97A" w14:textId="77777777" w:rsidR="00CA1EE3" w:rsidRDefault="007911F0" w:rsidP="00D62C9A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Trong đó a, b là các hằng số (a </w:t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sym w:font="Symbol" w:char="F0B9"/>
                        </w:r>
                        <w:r w:rsidRPr="009C1218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0), t là một trong các hàm số lượng giác.</w:t>
                        </w:r>
                      </w:p>
                      <w:p w14:paraId="433C83F6" w14:textId="6A3485A2" w:rsidR="007911F0" w:rsidRPr="00CA1EE3" w:rsidRDefault="007911F0" w:rsidP="00D62C9A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CA1EE3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Cách giải: </w:t>
                        </w:r>
                        <w:r w:rsidR="00D10590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chuyển vế đ</w:t>
                        </w:r>
                        <w:r w:rsidRPr="00CA1EE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ưa về phương trình lượng giác cơ bản</w:t>
                        </w:r>
                        <w:r w:rsidR="00BB51F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giải được bằng công thức</w:t>
                        </w:r>
                      </w:p>
                      <w:p w14:paraId="35104A1A" w14:textId="47AD1D63" w:rsidR="00F80F64" w:rsidRPr="00993994" w:rsidRDefault="00F80F64" w:rsidP="00CA1EE3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6" o:spid="_x0000_s1087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group id="_x0000_s1088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group id="Group 18" o:spid="_x0000_s1089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  <v:shape id="Rectangle: Single Corner Snipped 19" o:spid="_x0000_s1090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" path="m,l5384561,r223777,223777l5608338,447554,,447554,,xe" fillcolor="#efddf6 [663]" stroked="f" strokeweight="1.25pt">
                        <v:fill r:id="rId78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56" o:spid="_x0000_s1091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    <v:group id="Group 57" o:spid="_x0000_s1092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    <v:shapetype id="_x0000_t55" coordsize="21600,21600" o:spt="55" adj="16200" path="m@0,l,0@1,10800,,21600@0,21600,21600,10800xe">
                            <v:stroke joinstyle="miter"/>
                            <v:formulas>
                              <v:f eqn="val #0"/>
                              <v:f eqn="sum 21600 0 @0"/>
                              <v:f eqn="prod #0 1 2"/>
                            </v:formulas>
                            <v:path o:connecttype="custom" o:connectlocs="@2,0;@1,10800;@2,21600;21600,10800" o:connectangles="270,180,90,0" textboxrect="0,0,10800,21600;0,0,16200,21600;0,0,21600,21600"/>
                            <v:handles>
                              <v:h position="#0,topLeft" xrange="0,21600"/>
                            </v:handles>
                          </v:shapetype>
                          <v:shape id="Arrow: Chevron 452" o:spid="_x0000_s1093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36ABD90" w14:textId="77777777" w:rsidR="00F80F64" w:rsidRDefault="00F80F64" w:rsidP="00F80F6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E54F04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 xml:space="preserve">Phương trình bậc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nhất theo 1 hàm số lượng giác</w:t>
                                  </w:r>
                                </w:p>
                                <w:p w14:paraId="5AD2155C" w14:textId="77777777" w:rsidR="00F80F64" w:rsidRDefault="00F80F64" w:rsidP="00F80F6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53" o:spid="_x0000_s1094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4iy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">
                            <v:shape id="Freeform: Shape 454" o:spid="_x0000_s1095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6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" filled="f" stroked="f">
                              <v:textbox>
                                <w:txbxContent>
                                  <w:p w14:paraId="7DCAF497" w14:textId="77777777" w:rsidR="00F80F64" w:rsidRDefault="00F80F64" w:rsidP="00F80F6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56" o:spid="_x0000_s1097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      <v:shape id="Freeform: Shape 457" o:spid="_x0000_s1098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qfU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zV/geiYcAZlcAAAA//8DAFBLAQItABQABgAIAAAAIQDb4fbL7gAAAIUBAAATAAAAAAAA&#10;AAAAAAAAAAAAAABbQ29udGVudF9UeXBlc10ueG1sUEsBAi0AFAAGAAgAAAAhAFr0LFu/AAAAFQEA&#10;AAsAAAAAAAAAAAAAAAAAHwEAAF9yZWxzLy5yZWxzUEsBAi0AFAAGAAgAAAAhACNWp9T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58" o:spid="_x0000_s1099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type id="_x0000_t133" coordsize="21600,21600" o:spt="133" path="m21600,10800qy18019,21600l3581,21600qx,10800,3581,l18019,qx21600,10800xem18019,21600nfqx14438,10800,18019,e">
                      <v:path o:extrusionok="f" gradientshapeok="t" o:connecttype="custom" o:connectlocs="10800,0;0,10800;10800,21600;14438,10800;21600,10800" o:connectangles="270,180,90,0,0" textboxrect="3581,0,14438,21600"/>
                    </v:shapetype>
                    <v:shape id="Flowchart: Direct Access Storage 484" o:spid="_x0000_s1100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85" o:spid="_x0000_s1101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96" o:spid="_x0000_s1102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03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68A053F8" w14:textId="77777777" w:rsidR="00F80F64" w:rsidRDefault="00F80F64" w:rsidP="00F80F6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7169F2F7" w:rsidR="00EC5D1C" w:rsidRPr="00951817" w:rsidRDefault="00EC5D1C" w:rsidP="0095181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880C048" w14:textId="77777777" w:rsidR="00C22236" w:rsidRPr="00951817" w:rsidRDefault="00C22236" w:rsidP="00951817">
      <w:pPr>
        <w:tabs>
          <w:tab w:val="left" w:pos="992"/>
        </w:tabs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1: </w:t>
      </w:r>
      <w:r w:rsidRPr="00951817">
        <w:rPr>
          <w:rFonts w:ascii="Chu Van An" w:hAnsi="Chu Van An" w:cs="Chu Van An"/>
          <w:sz w:val="24"/>
          <w:szCs w:val="24"/>
        </w:rPr>
        <w:t xml:space="preserve">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2sin</m:t>
        </m:r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có tập nghiệm là</w:t>
      </w:r>
    </w:p>
    <w:p w14:paraId="3E5D5469" w14:textId="4D95B120" w:rsidR="00C22236" w:rsidRPr="00951817" w:rsidRDefault="002B665F" w:rsidP="0095181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A.</w:t>
      </w:r>
      <m:oMath>
        <m:r>
          <w:rPr>
            <w:rFonts w:ascii="Cambria Math" w:hAnsi="Cambria Math" w:cs="Chu Van An"/>
            <w:sz w:val="24"/>
            <w:szCs w:val="24"/>
          </w:rPr>
          <m:t xml:space="preserve"> 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6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</m:t>
            </m:r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5</m:t>
                </m:r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6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k∈</m:t>
            </m:r>
            <m:r>
              <m:rPr>
                <m:scr m:val="double-struck"/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Z</m:t>
            </m:r>
          </m:e>
        </m:d>
      </m:oMath>
      <w:r w:rsidR="00C22236" w:rsidRPr="00951817">
        <w:rPr>
          <w:rFonts w:ascii="Chu Van An" w:hAnsi="Chu Van An" w:cs="Chu Van An"/>
          <w:bCs/>
          <w:sz w:val="24"/>
          <w:szCs w:val="24"/>
        </w:rPr>
        <w:t xml:space="preserve"> .</w:t>
      </w:r>
      <w:r w:rsidR="00C22236" w:rsidRPr="00951817">
        <w:rPr>
          <w:rFonts w:ascii="Chu Van An" w:hAnsi="Chu Van An" w:cs="Chu Van An"/>
          <w:bCs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B.</w:t>
      </w:r>
      <m:oMath>
        <m:r>
          <w:rPr>
            <w:rFonts w:ascii="Cambria Math" w:hAnsi="Cambria Math" w:cs="Chu Van An"/>
            <w:sz w:val="24"/>
            <w:szCs w:val="24"/>
          </w:rPr>
          <m:t xml:space="preserve"> 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</m:t>
            </m:r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k∈</m:t>
            </m:r>
            <m:r>
              <m:rPr>
                <m:scr m:val="double-struck"/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Z</m:t>
            </m:r>
          </m:e>
        </m:d>
      </m:oMath>
      <w:r w:rsidR="00C22236" w:rsidRPr="00951817">
        <w:rPr>
          <w:rFonts w:ascii="Chu Van An" w:hAnsi="Chu Van An" w:cs="Chu Van An"/>
          <w:bCs/>
          <w:sz w:val="24"/>
          <w:szCs w:val="24"/>
        </w:rPr>
        <w:t>.</w:t>
      </w:r>
      <w:r w:rsidR="00C22236" w:rsidRPr="00951817">
        <w:rPr>
          <w:rFonts w:ascii="Chu Van An" w:hAnsi="Chu Van An" w:cs="Chu Van An"/>
          <w:bCs/>
          <w:sz w:val="24"/>
          <w:szCs w:val="24"/>
        </w:rPr>
        <w:tab/>
      </w:r>
    </w:p>
    <w:p w14:paraId="1D7C1A36" w14:textId="2E850B4B" w:rsidR="00C22236" w:rsidRPr="00951817" w:rsidRDefault="002B665F" w:rsidP="0095181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C.</w:t>
      </w:r>
      <m:oMath>
        <m:r>
          <w:rPr>
            <w:rFonts w:ascii="Cambria Math" w:hAnsi="Cambria Math" w:cs="Chu Van An"/>
            <w:sz w:val="24"/>
            <w:szCs w:val="24"/>
          </w:rPr>
          <m:t xml:space="preserve"> 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6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</m:t>
            </m:r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6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k∈</m:t>
            </m:r>
            <m:r>
              <m:rPr>
                <m:scr m:val="double-struck"/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Z</m:t>
            </m:r>
          </m:e>
        </m:d>
      </m:oMath>
      <w:r w:rsidR="00C22236" w:rsidRPr="00951817">
        <w:rPr>
          <w:rFonts w:ascii="Chu Van An" w:hAnsi="Chu Van An" w:cs="Chu Van An"/>
          <w:bCs/>
          <w:sz w:val="24"/>
          <w:szCs w:val="24"/>
        </w:rPr>
        <w:t>.</w:t>
      </w:r>
      <w:r w:rsidR="00C22236" w:rsidRPr="00951817">
        <w:rPr>
          <w:rFonts w:ascii="Chu Van An" w:hAnsi="Chu Van An" w:cs="Chu Van An"/>
          <w:bCs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D.</w:t>
      </w:r>
      <m:oMath>
        <m:r>
          <w:rPr>
            <w:rFonts w:ascii="Cambria Math" w:hAnsi="Cambria Math" w:cs="Chu Van An"/>
            <w:sz w:val="24"/>
            <w:szCs w:val="24"/>
          </w:rPr>
          <m:t xml:space="preserve"> 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k∈</m:t>
            </m:r>
            <m:r>
              <m:rPr>
                <m:scr m:val="double-struck"/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Z</m:t>
            </m:r>
          </m:e>
        </m:d>
      </m:oMath>
      <w:r w:rsidR="00C22236" w:rsidRPr="00951817">
        <w:rPr>
          <w:rFonts w:ascii="Chu Van An" w:hAnsi="Chu Van An" w:cs="Chu Van An"/>
          <w:bCs/>
          <w:sz w:val="24"/>
          <w:szCs w:val="24"/>
        </w:rPr>
        <w:t>.</w:t>
      </w:r>
    </w:p>
    <w:p w14:paraId="3D0649D5" w14:textId="46DBE262" w:rsidR="00C22236" w:rsidRPr="00951817" w:rsidRDefault="00741FA6" w:rsidP="00951817">
      <w:pPr>
        <w:tabs>
          <w:tab w:val="left" w:pos="2268"/>
        </w:tabs>
        <w:spacing w:line="240" w:lineRule="auto"/>
        <w:ind w:left="964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  <w:r w:rsidR="00C22236" w:rsidRPr="00951817">
        <w:rPr>
          <w:rFonts w:ascii="Chu Van An" w:hAnsi="Chu Van An" w:cs="Chu Van An"/>
          <w:b/>
          <w:i/>
          <w:sz w:val="24"/>
          <w:szCs w:val="24"/>
        </w:rPr>
        <w:t xml:space="preserve"> </w:t>
      </w:r>
    </w:p>
    <w:p w14:paraId="227F8E22" w14:textId="77777777" w:rsidR="00C22236" w:rsidRPr="00951817" w:rsidRDefault="00C22236" w:rsidP="00951817">
      <w:pPr>
        <w:tabs>
          <w:tab w:val="left" w:pos="2268"/>
        </w:tabs>
        <w:spacing w:line="240" w:lineRule="auto"/>
        <w:ind w:left="964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 xml:space="preserve">Ta có: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2sin</m:t>
        </m:r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</m:den>
        </m:f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6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5</m:t>
                      </m:r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6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k∈</m:t>
        </m:r>
        <m:r>
          <m:rPr>
            <m:scr m:val="double-struck"/>
            <m:sty m:val="p"/>
          </m:rPr>
          <w:rPr>
            <w:rFonts w:ascii="Cambria Math" w:hAnsi="Cambria Math" w:cs="Chu Van An"/>
            <w:sz w:val="24"/>
            <w:szCs w:val="24"/>
          </w:rPr>
          <m:t>Z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.</w:t>
      </w:r>
    </w:p>
    <w:p w14:paraId="127C6F8B" w14:textId="77777777" w:rsidR="00C22236" w:rsidRPr="00951817" w:rsidRDefault="00C22236" w:rsidP="00951817">
      <w:pPr>
        <w:tabs>
          <w:tab w:val="left" w:pos="992"/>
        </w:tabs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2: </w:t>
      </w:r>
      <w:r w:rsidRPr="0095181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51817">
        <w:rPr>
          <w:rFonts w:ascii="Chu Van An" w:hAnsi="Chu Van An" w:cs="Chu Van An"/>
          <w:sz w:val="24"/>
          <w:szCs w:val="24"/>
        </w:rPr>
        <w:t xml:space="preserve">Phương trình </w:t>
      </w:r>
      <m:oMath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</w:rPr>
          <m:t>cot</m:t>
        </m:r>
        <m:r>
          <w:rPr>
            <w:rFonts w:ascii="Cambria Math" w:hAnsi="Cambria Math" w:cs="Chu Van An"/>
            <w:noProof/>
            <w:sz w:val="24"/>
            <w:szCs w:val="24"/>
          </w:rPr>
          <m:t>x+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</w:rPr>
              <m:t>3</m:t>
            </m:r>
          </m:e>
        </m:rad>
        <m:r>
          <w:rPr>
            <w:rFonts w:ascii="Cambria Math" w:hAnsi="Cambria Math" w:cs="Chu Van An"/>
            <w:noProof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noProof/>
          <w:sz w:val="24"/>
          <w:szCs w:val="24"/>
        </w:rPr>
        <w:t xml:space="preserve"> có các nghiệm là</w:t>
      </w:r>
    </w:p>
    <w:p w14:paraId="4ACFDC05" w14:textId="0B321CCE" w:rsidR="00C22236" w:rsidRPr="00951817" w:rsidRDefault="002B665F" w:rsidP="0095181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  <w:lang w:val="vi-VN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A.</w:t>
      </w:r>
      <w:r w:rsidR="00C22236" w:rsidRPr="00951817">
        <w:rPr>
          <w:rFonts w:ascii="Chu Van An" w:hAnsi="Chu Van An" w:cs="Chu Van An"/>
          <w:noProof/>
          <w:sz w:val="24"/>
          <w:szCs w:val="24"/>
          <w:lang w:val="vi-VN"/>
        </w:rPr>
        <w:t xml:space="preserve"> </w:t>
      </w:r>
      <m:oMath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3</m:t>
            </m:r>
          </m:den>
        </m:f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+k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.2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 xml:space="preserve">π  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∈Z</m:t>
            </m:r>
          </m:e>
        </m:d>
      </m:oMath>
      <w:r w:rsidR="00C22236" w:rsidRPr="0095181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="00C22236" w:rsidRPr="00951817">
        <w:rPr>
          <w:rFonts w:ascii="Chu Van An" w:hAnsi="Chu Van An" w:cs="Chu Van An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B.</w:t>
      </w:r>
      <w:r w:rsidR="00C22236"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6</m:t>
            </m:r>
          </m:den>
        </m:f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+k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.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 xml:space="preserve">π  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∈Z</m:t>
            </m:r>
          </m:e>
        </m:d>
      </m:oMath>
      <w:r w:rsidR="00C22236" w:rsidRPr="00951817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23389252" w14:textId="7B19EF4D" w:rsidR="00C22236" w:rsidRPr="00951817" w:rsidRDefault="002B665F" w:rsidP="0095181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C.</w:t>
      </w:r>
      <w:r w:rsidR="00C22236"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6</m:t>
            </m:r>
          </m:den>
        </m:f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+k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.2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 xml:space="preserve">π  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∈Z</m:t>
            </m:r>
          </m:e>
        </m:d>
      </m:oMath>
      <w:r w:rsidR="00C22236" w:rsidRPr="0095181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="00C22236" w:rsidRPr="0095181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D.</w:t>
      </w:r>
      <w:r w:rsidR="00C22236"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6</m:t>
            </m:r>
          </m:den>
        </m:f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+k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.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 xml:space="preserve">π  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∈Z</m:t>
            </m:r>
          </m:e>
        </m:d>
      </m:oMath>
      <w:r w:rsidR="00C22236" w:rsidRPr="0095181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4C5219D9" w14:textId="200FE1F1" w:rsidR="00C22236" w:rsidRPr="00951817" w:rsidRDefault="00741FA6" w:rsidP="00951817">
      <w:pPr>
        <w:tabs>
          <w:tab w:val="left" w:pos="2268"/>
        </w:tabs>
        <w:spacing w:line="240" w:lineRule="auto"/>
        <w:ind w:left="964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4B66D4E" w14:textId="77777777" w:rsidR="00C22236" w:rsidRPr="00951817" w:rsidRDefault="00C22236" w:rsidP="00951817">
      <w:pPr>
        <w:tabs>
          <w:tab w:val="left" w:pos="2268"/>
        </w:tabs>
        <w:spacing w:line="240" w:lineRule="auto"/>
        <w:ind w:left="964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noProof/>
          <w:sz w:val="24"/>
          <w:szCs w:val="24"/>
          <w:lang w:val="vi-VN"/>
        </w:rPr>
        <w:t xml:space="preserve">Ta có: </w:t>
      </w:r>
      <m:oMath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cot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x+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3</m:t>
            </m:r>
          </m:e>
        </m:rad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=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0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⇔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cot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x=-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3</m:t>
            </m:r>
          </m:e>
        </m:rad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⇔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cot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cot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-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noProof/>
                    <w:sz w:val="24"/>
                    <w:szCs w:val="24"/>
                    <w:lang w:val="vi-VN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noProof/>
                    <w:sz w:val="24"/>
                    <w:szCs w:val="24"/>
                    <w:lang w:val="vi-VN"/>
                  </w:rPr>
                  <m:t>6</m:t>
                </m:r>
              </m:den>
            </m:f>
          </m:e>
        </m:d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⇔x=-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6</m:t>
            </m:r>
          </m:den>
        </m:f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>+k</m:t>
        </m:r>
        <m:r>
          <m:rPr>
            <m:sty m:val="p"/>
          </m:rPr>
          <w:rPr>
            <w:rFonts w:ascii="Cambria Math" w:hAnsi="Cambria Math" w:cs="Chu Van An"/>
            <w:noProof/>
            <w:sz w:val="24"/>
            <w:szCs w:val="24"/>
            <w:lang w:val="vi-VN"/>
          </w:rPr>
          <m:t>.</m:t>
        </m:r>
        <m:r>
          <w:rPr>
            <w:rFonts w:ascii="Cambria Math" w:hAnsi="Cambria Math" w:cs="Chu Van An"/>
            <w:noProof/>
            <w:sz w:val="24"/>
            <w:szCs w:val="24"/>
            <w:lang w:val="vi-VN"/>
          </w:rPr>
          <m:t xml:space="preserve">π  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noProof/>
                <w:sz w:val="24"/>
                <w:szCs w:val="24"/>
                <w:lang w:val="vi-VN"/>
              </w:rPr>
              <m:t>∈Z</m:t>
            </m:r>
          </m:e>
        </m:d>
      </m:oMath>
      <w:r w:rsidRPr="00951817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658C0A26" w14:textId="77777777" w:rsidR="00C22236" w:rsidRPr="00951817" w:rsidRDefault="00C22236" w:rsidP="00951817">
      <w:pPr>
        <w:tabs>
          <w:tab w:val="left" w:pos="992"/>
        </w:tabs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3: </w:t>
      </w:r>
      <w:r w:rsidRPr="00951817">
        <w:rPr>
          <w:rFonts w:ascii="Chu Van An" w:hAnsi="Chu Van An" w:cs="Chu Van An"/>
          <w:sz w:val="24"/>
          <w:szCs w:val="24"/>
        </w:rPr>
        <w:t xml:space="preserve">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có số nghiệm thuộc đoạn </w:t>
      </w:r>
      <m:oMath>
        <m:d>
          <m:dPr>
            <m:begChr m:val="["/>
            <m:endChr m:val="]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e>
        </m:d>
      </m:oMath>
      <w:r w:rsidRPr="00951817">
        <w:rPr>
          <w:rFonts w:ascii="Chu Van An" w:hAnsi="Chu Van An" w:cs="Chu Van An"/>
          <w:sz w:val="24"/>
          <w:szCs w:val="24"/>
        </w:rPr>
        <w:t xml:space="preserve"> là</w:t>
      </w:r>
    </w:p>
    <w:p w14:paraId="486E3237" w14:textId="350CFBE3" w:rsidR="00C22236" w:rsidRPr="00951817" w:rsidRDefault="002B665F" w:rsidP="00951817">
      <w:pPr>
        <w:tabs>
          <w:tab w:val="left" w:pos="3402"/>
          <w:tab w:val="left" w:pos="5669"/>
          <w:tab w:val="left" w:pos="7937"/>
        </w:tabs>
        <w:spacing w:line="240" w:lineRule="auto"/>
        <w:ind w:left="993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A.</w:t>
      </w:r>
      <w:r w:rsidR="00C22236"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3</m:t>
        </m:r>
      </m:oMath>
      <w:r w:rsidR="00C22236"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C22236" w:rsidRPr="00951817">
        <w:rPr>
          <w:rFonts w:ascii="Chu Van An" w:hAnsi="Chu Van An" w:cs="Chu Van An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B.</w:t>
      </w:r>
      <w:r w:rsidR="00C22236"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5</m:t>
        </m:r>
      </m:oMath>
      <w:r w:rsidR="00C22236"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C22236"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C.</w:t>
      </w:r>
      <w:r w:rsidR="00C22236"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</m:t>
        </m:r>
      </m:oMath>
      <w:r w:rsidR="00C22236"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C22236" w:rsidRPr="00951817">
        <w:rPr>
          <w:rFonts w:ascii="Chu Van An" w:hAnsi="Chu Van An" w:cs="Chu Van An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D.</w:t>
      </w:r>
      <w:r w:rsidR="00C22236"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4</m:t>
        </m:r>
      </m:oMath>
      <w:r w:rsidR="00C22236"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46893CB9" w14:textId="0221D4AA" w:rsidR="00C22236" w:rsidRPr="00951817" w:rsidRDefault="00741FA6" w:rsidP="00951817">
      <w:pPr>
        <w:spacing w:line="240" w:lineRule="auto"/>
        <w:ind w:left="993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9EB6FC2" w14:textId="77777777" w:rsidR="00C22236" w:rsidRPr="00951817" w:rsidRDefault="00C22236" w:rsidP="00951817">
      <w:pPr>
        <w:spacing w:line="240" w:lineRule="auto"/>
        <w:ind w:left="993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sin</m:t>
        </m:r>
        <m:r>
          <w:rPr>
            <w:rFonts w:ascii="Cambria Math" w:hAnsi="Cambria Math" w:cs="Chu Van An"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tan</m:t>
        </m:r>
        <m:r>
          <w:rPr>
            <w:rFonts w:ascii="Cambria Math" w:hAnsi="Cambria Math" w:cs="Chu Van An"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1</m:t>
        </m:r>
        <m:r>
          <w:rPr>
            <w:rFonts w:ascii="Cambria Math" w:hAnsi="Cambria Math" w:cs="Chu Van An"/>
            <w:sz w:val="24"/>
            <w:szCs w:val="24"/>
            <w:lang w:val="vi-VN"/>
          </w:rPr>
          <m:t>⇔x=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+kπ</m:t>
        </m:r>
      </m:oMath>
      <w:r w:rsidRPr="00951817">
        <w:rPr>
          <w:rFonts w:ascii="Chu Van An" w:hAnsi="Chu Van An" w:cs="Chu Van An"/>
          <w:sz w:val="24"/>
          <w:szCs w:val="24"/>
        </w:rPr>
        <w:t>,</w:t>
      </w:r>
      <w:r w:rsidRPr="00951817">
        <w:rPr>
          <w:rFonts w:ascii="Chu Van An" w:hAnsi="Chu Van An" w:cs="Chu Van An"/>
          <w:sz w:val="24"/>
          <w:szCs w:val="24"/>
          <w:lang w:val="vi-VN"/>
        </w:rPr>
        <w:t xml:space="preserve"> (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  <w:lang w:val="vi-VN"/>
          </w:rPr>
          <m:t>∈Z</m:t>
        </m:r>
      </m:oMath>
      <w:r w:rsidRPr="00951817">
        <w:rPr>
          <w:rFonts w:ascii="Chu Van An" w:hAnsi="Chu Van An" w:cs="Chu Van An"/>
          <w:sz w:val="24"/>
          <w:szCs w:val="24"/>
          <w:lang w:val="vi-VN"/>
        </w:rPr>
        <w:t>).</w:t>
      </w:r>
    </w:p>
    <w:p w14:paraId="782B2430" w14:textId="77777777" w:rsidR="00C22236" w:rsidRPr="00951817" w:rsidRDefault="00C22236" w:rsidP="00951817">
      <w:pPr>
        <w:spacing w:line="240" w:lineRule="auto"/>
        <w:ind w:left="993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  <w:lang w:val="vi-VN"/>
        </w:rPr>
        <w:t xml:space="preserve">Theo đề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x∈</m:t>
        </m:r>
        <m:d>
          <m:dPr>
            <m:begChr m:val="["/>
            <m:endChr m:val="]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-π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;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 xml:space="preserve"> π</m:t>
            </m:r>
          </m:e>
        </m:d>
        <m:r>
          <w:rPr>
            <w:rFonts w:ascii="Cambria Math" w:hAnsi="Cambria Math" w:cs="Chu Van An"/>
            <w:sz w:val="24"/>
            <w:szCs w:val="24"/>
            <w:lang w:val="vi-VN"/>
          </w:rPr>
          <m:t>⇔-π≤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+kπ≤π⇔-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≤k≤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4</m:t>
            </m:r>
          </m:den>
        </m:f>
      </m:oMath>
      <w:r w:rsidRPr="00951817">
        <w:rPr>
          <w:rFonts w:ascii="Chu Van An" w:hAnsi="Chu Van An" w:cs="Chu Van An"/>
          <w:sz w:val="24"/>
          <w:szCs w:val="24"/>
          <w:lang w:val="vi-VN"/>
        </w:rPr>
        <w:t>.</w:t>
      </w:r>
      <w:r w:rsidRPr="00951817">
        <w:rPr>
          <w:rFonts w:ascii="Chu Van An" w:hAnsi="Chu Van An" w:cs="Chu Van An"/>
          <w:sz w:val="24"/>
          <w:szCs w:val="24"/>
        </w:rPr>
        <w:t xml:space="preserve"> </w:t>
      </w:r>
    </w:p>
    <w:p w14:paraId="2A1846EA" w14:textId="77777777" w:rsidR="00C22236" w:rsidRPr="00951817" w:rsidRDefault="00C22236" w:rsidP="00951817">
      <w:pPr>
        <w:spacing w:line="240" w:lineRule="auto"/>
        <w:ind w:left="993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sz w:val="24"/>
          <w:szCs w:val="24"/>
          <w:lang w:val="vi-VN"/>
        </w:rPr>
        <w:t xml:space="preserve">Mà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  <w:lang w:val="vi-VN"/>
          </w:rPr>
          <m:t>∈Z⇒</m:t>
        </m:r>
        <m:r>
          <w:rPr>
            <w:rFonts w:ascii="Cambria Math" w:hAnsi="Cambria Math" w:cs="Chu Van An"/>
            <w:sz w:val="24"/>
            <w:szCs w:val="24"/>
            <w:lang w:val="vi-VN"/>
          </w:rPr>
          <m:t>k∈</m:t>
        </m:r>
        <m:d>
          <m:dPr>
            <m:begChr m:val="{"/>
            <m:endChr m:val="}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0</m:t>
            </m:r>
          </m:e>
        </m:d>
      </m:oMath>
      <w:r w:rsidRPr="0095181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065540E" w14:textId="77777777" w:rsidR="00C22236" w:rsidRPr="00951817" w:rsidRDefault="00C22236" w:rsidP="00951817">
      <w:pPr>
        <w:spacing w:line="240" w:lineRule="auto"/>
        <w:ind w:left="993"/>
        <w:rPr>
          <w:rFonts w:ascii="Chu Van An" w:hAnsi="Chu Van An" w:cs="Chu Van An"/>
          <w:sz w:val="24"/>
          <w:szCs w:val="24"/>
          <w:lang w:val="vi-VN"/>
        </w:rPr>
      </w:pPr>
      <w:r w:rsidRPr="00951817">
        <w:rPr>
          <w:rFonts w:ascii="Chu Van An" w:hAnsi="Chu Van An" w:cs="Chu Van An"/>
          <w:sz w:val="24"/>
          <w:szCs w:val="24"/>
          <w:lang w:val="vi-VN"/>
        </w:rPr>
        <w:t xml:space="preserve">Vậy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</m:t>
        </m:r>
      </m:oMath>
      <w:r w:rsidRPr="00951817">
        <w:rPr>
          <w:rFonts w:ascii="Chu Van An" w:hAnsi="Chu Van An" w:cs="Chu Van An"/>
          <w:sz w:val="24"/>
          <w:szCs w:val="24"/>
          <w:lang w:val="vi-VN"/>
        </w:rPr>
        <w:t xml:space="preserve"> nghiệm thỏa yêu cầu bài toán.</w:t>
      </w:r>
    </w:p>
    <w:p w14:paraId="4A5656C8" w14:textId="77777777" w:rsidR="00C22236" w:rsidRPr="00951817" w:rsidRDefault="00C22236" w:rsidP="00951817">
      <w:pPr>
        <w:tabs>
          <w:tab w:val="left" w:pos="992"/>
        </w:tabs>
        <w:spacing w:line="240" w:lineRule="auto"/>
        <w:ind w:left="992" w:hanging="992"/>
        <w:jc w:val="both"/>
        <w:rPr>
          <w:rFonts w:ascii="Chu Van An" w:hAnsi="Chu Van An" w:cs="Chu Van An"/>
          <w:color w:val="FF0000"/>
          <w:sz w:val="24"/>
          <w:szCs w:val="24"/>
          <w:lang w:val="vi-VN"/>
        </w:rPr>
      </w:pPr>
      <w:r w:rsidRPr="0095181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>4</w:t>
      </w: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: </w:t>
      </w: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Số nghiệm trên đoạn </w:t>
      </w:r>
      <m:oMath>
        <m:d>
          <m:dPr>
            <m:begChr m:val="["/>
            <m:endChr m:val="]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0;2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e>
        </m:d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của 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sin2</m:t>
        </m:r>
        <m:r>
          <w:rPr>
            <w:rFonts w:ascii="Cambria Math" w:hAnsi="Cambria Math" w:cs="Chu Van An"/>
            <w:sz w:val="24"/>
            <w:szCs w:val="24"/>
            <w:lang w:val="vi-VN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là</w:t>
      </w:r>
    </w:p>
    <w:p w14:paraId="6D4C0B40" w14:textId="224C1AD1" w:rsidR="00C22236" w:rsidRPr="00951817" w:rsidRDefault="002B665F" w:rsidP="00951817">
      <w:pPr>
        <w:tabs>
          <w:tab w:val="left" w:pos="3402"/>
          <w:tab w:val="left" w:pos="5669"/>
          <w:tab w:val="left" w:pos="7937"/>
        </w:tabs>
        <w:spacing w:line="240" w:lineRule="auto"/>
        <w:ind w:left="993"/>
        <w:jc w:val="both"/>
        <w:rPr>
          <w:rFonts w:ascii="Chu Van An" w:hAnsi="Chu Van An" w:cs="Chu Van An"/>
          <w:color w:val="FF0000"/>
          <w:sz w:val="24"/>
          <w:szCs w:val="24"/>
          <w:lang w:val="vi-VN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A.</w:t>
      </w:r>
      <w:r w:rsidR="00C22236"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4</m:t>
        </m:r>
      </m:oMath>
      <w:r w:rsidR="00C22236"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C22236" w:rsidRPr="00951817">
        <w:rPr>
          <w:rFonts w:ascii="Chu Van An" w:hAnsi="Chu Van An" w:cs="Chu Van An"/>
          <w:color w:val="FF0000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B.</w:t>
      </w:r>
      <w:r w:rsidR="00C22236"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3</m:t>
        </m:r>
      </m:oMath>
      <w:r w:rsidR="00C22236"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C22236" w:rsidRPr="00951817">
        <w:rPr>
          <w:rFonts w:ascii="Chu Van An" w:hAnsi="Chu Van An" w:cs="Chu Van An"/>
          <w:color w:val="FF0000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C.</w:t>
      </w:r>
      <w:r w:rsidR="00C22236"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</m:t>
        </m:r>
      </m:oMath>
      <w:r w:rsidR="00C22236"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C22236" w:rsidRPr="00951817">
        <w:rPr>
          <w:rFonts w:ascii="Chu Van An" w:hAnsi="Chu Van An" w:cs="Chu Van An"/>
          <w:color w:val="FF0000"/>
          <w:sz w:val="24"/>
          <w:szCs w:val="24"/>
          <w:lang w:val="vi-VN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vi-VN"/>
        </w:rPr>
        <w:t>D.</w:t>
      </w:r>
      <w:r w:rsidR="00C22236" w:rsidRPr="0095181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1</m:t>
        </m:r>
      </m:oMath>
      <w:r w:rsidR="00C22236"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9588140" w14:textId="736DEB36" w:rsidR="00C22236" w:rsidRPr="00951817" w:rsidRDefault="00741FA6" w:rsidP="00951817">
      <w:pPr>
        <w:spacing w:line="240" w:lineRule="auto"/>
        <w:ind w:left="993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02B42E5" w14:textId="77777777" w:rsidR="00C22236" w:rsidRPr="00951817" w:rsidRDefault="00C22236" w:rsidP="00951817">
      <w:pPr>
        <w:spacing w:line="240" w:lineRule="auto"/>
        <w:ind w:left="993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Ta có</w:t>
      </w:r>
      <w:r w:rsidRPr="00951817">
        <w:rPr>
          <w:rFonts w:ascii="Chu Van An" w:hAnsi="Chu Van An" w:cs="Chu Van An"/>
          <w:color w:val="000000"/>
          <w:sz w:val="24"/>
          <w:szCs w:val="24"/>
        </w:rPr>
        <w:t>:</w:t>
      </w: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sin2</m:t>
        </m:r>
        <m:r>
          <w:rPr>
            <w:rFonts w:ascii="Cambria Math" w:hAnsi="Cambria Math" w:cs="Chu Van An"/>
            <w:sz w:val="24"/>
            <w:szCs w:val="24"/>
            <w:lang w:val="vi-VN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  <m:r>
          <w:rPr>
            <w:rFonts w:ascii="Cambria Math" w:hAnsi="Cambria Math" w:cs="Chu Van An"/>
            <w:sz w:val="24"/>
            <w:szCs w:val="24"/>
            <w:lang w:val="vi-VN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2sin</m:t>
        </m:r>
        <m:r>
          <w:rPr>
            <w:rFonts w:ascii="Cambria Math" w:hAnsi="Cambria Math" w:cs="Chu Van An"/>
            <w:sz w:val="24"/>
            <w:szCs w:val="24"/>
            <w:lang w:val="vi-VN"/>
          </w:rPr>
          <m:t>x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  <m:r>
          <w:rPr>
            <w:rFonts w:ascii="Cambria Math" w:hAnsi="Cambria Math" w:cs="Chu Van An"/>
            <w:sz w:val="24"/>
            <w:szCs w:val="24"/>
            <w:lang w:val="vi-VN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2cos</m:t>
        </m:r>
        <m:r>
          <w:rPr>
            <w:rFonts w:ascii="Cambria Math" w:hAnsi="Cambria Math" w:cs="Chu Van An"/>
            <w:sz w:val="24"/>
            <w:szCs w:val="24"/>
            <w:lang w:val="vi-VN"/>
          </w:rPr>
          <m:t>x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sin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x-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1</m:t>
            </m:r>
          </m:e>
        </m:d>
        <m:r>
          <w:rPr>
            <w:rFonts w:ascii="Cambria Math" w:hAnsi="Cambria Math" w:cs="Chu Van An"/>
            <w:sz w:val="24"/>
            <w:szCs w:val="24"/>
            <w:lang w:val="vi-VN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</m:oMath>
    </w:p>
    <w:p w14:paraId="56B222A2" w14:textId="77777777" w:rsidR="00C22236" w:rsidRPr="00951817" w:rsidRDefault="00C22236" w:rsidP="00951817">
      <w:pPr>
        <w:spacing w:line="240" w:lineRule="auto"/>
        <w:ind w:left="993"/>
        <w:rPr>
          <w:rFonts w:ascii="Chu Van An" w:hAnsi="Chu Van An" w:cs="Chu Van An"/>
          <w:color w:val="000000"/>
          <w:sz w:val="24"/>
          <w:szCs w:val="24"/>
          <w:lang w:val="vi-VN"/>
        </w:rPr>
      </w:pPr>
      <m:oMath>
        <m:r>
          <w:rPr>
            <w:rFonts w:ascii="Cambria Math" w:hAnsi="Cambria Math" w:cs="Chu Van An"/>
            <w:sz w:val="24"/>
            <w:szCs w:val="24"/>
            <w:lang w:val="vi-VN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cos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sin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vi-VN"/>
                    </w:rPr>
                    <m:t>1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  <w:lang w:val="vi-VN"/>
          </w:rPr>
          <m:t>⇔x=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+kπ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  <w:lang w:val="vi-VN"/>
          </w:rPr>
          <m:t>∈Z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AE779B8" w14:textId="77777777" w:rsidR="00C22236" w:rsidRPr="00951817" w:rsidRDefault="00C22236" w:rsidP="00951817">
      <w:pPr>
        <w:spacing w:line="240" w:lineRule="auto"/>
        <w:ind w:left="993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lastRenderedPageBreak/>
        <w:t xml:space="preserve">Nghiệm trên đoạn </w:t>
      </w:r>
      <m:oMath>
        <m:d>
          <m:dPr>
            <m:begChr m:val="["/>
            <m:endChr m:val="]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0;2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e>
        </m:d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ứng với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  <m:r>
          <w:rPr>
            <w:rFonts w:ascii="Cambria Math" w:hAnsi="Cambria Math" w:cs="Chu Van An"/>
            <w:sz w:val="24"/>
            <w:szCs w:val="24"/>
            <w:lang w:val="vi-VN"/>
          </w:rPr>
          <m:t>≤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+kπ≤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</m:t>
        </m:r>
        <m:r>
          <w:rPr>
            <w:rFonts w:ascii="Cambria Math" w:hAnsi="Cambria Math" w:cs="Chu Van An"/>
            <w:sz w:val="24"/>
            <w:szCs w:val="24"/>
            <w:lang w:val="vi-VN"/>
          </w:rPr>
          <m:t>π⇔-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  <w:lang w:val="vi-VN"/>
          </w:rPr>
          <m:t>≤k≤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2</m:t>
            </m:r>
          </m:den>
        </m:f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D354BA7" w14:textId="77777777" w:rsidR="00C22236" w:rsidRPr="00951817" w:rsidRDefault="00C22236" w:rsidP="00951817">
      <w:pPr>
        <w:spacing w:line="240" w:lineRule="auto"/>
        <w:ind w:left="993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Vì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  <w:lang w:val="vi-VN"/>
          </w:rPr>
          <m:t>∈Z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nên chọn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0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</w:t>
      </w:r>
      <m:oMath>
        <m:r>
          <w:rPr>
            <w:rFonts w:ascii="Cambria Math" w:hAnsi="Cambria Math" w:cs="Chu Van An"/>
            <w:sz w:val="24"/>
            <w:szCs w:val="24"/>
            <w:lang w:val="vi-VN"/>
          </w:rPr>
          <m:t>k=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1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.</w:t>
      </w:r>
    </w:p>
    <w:p w14:paraId="30A42E45" w14:textId="77777777" w:rsidR="00C22236" w:rsidRPr="00951817" w:rsidRDefault="00C22236" w:rsidP="00951817">
      <w:pPr>
        <w:spacing w:line="240" w:lineRule="auto"/>
        <w:ind w:left="993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Vậy trên đoạn </w:t>
      </w:r>
      <m:oMath>
        <m:d>
          <m:dPr>
            <m:begChr m:val="["/>
            <m:endChr m:val="]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vi-VN"/>
              </w:rPr>
              <m:t>0;2</m:t>
            </m:r>
            <m:r>
              <w:rPr>
                <w:rFonts w:ascii="Cambria Math" w:hAnsi="Cambria Math" w:cs="Chu Van An"/>
                <w:sz w:val="24"/>
                <w:szCs w:val="24"/>
                <w:lang w:val="vi-VN"/>
              </w:rPr>
              <m:t>π</m:t>
            </m:r>
          </m:e>
        </m:d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phương trình đã cho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vi-VN"/>
          </w:rPr>
          <m:t>2</m:t>
        </m:r>
      </m:oMath>
      <w:r w:rsidRPr="0095181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nghiệm.</w:t>
      </w:r>
    </w:p>
    <w:p w14:paraId="499FFA77" w14:textId="6F71747A" w:rsidR="00EC5D1C" w:rsidRPr="00951817" w:rsidRDefault="00EC5D1C" w:rsidP="0095181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B1D3D19" w14:textId="77777777" w:rsidR="00331B32" w:rsidRPr="00F45AB8" w:rsidRDefault="00331B32" w:rsidP="00D62C9A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Giải phương trình sau </w:t>
      </w:r>
      <w:r w:rsidRPr="00F45AB8">
        <w:rPr>
          <w:position w:val="-6"/>
        </w:rPr>
        <w:object w:dxaOrig="1620" w:dyaOrig="345" w14:anchorId="5875B8AB">
          <v:shape id="_x0000_i1071" type="#_x0000_t75" style="width:80.85pt;height:17pt" o:ole="">
            <v:imagedata r:id="rId79" o:title=""/>
          </v:shape>
          <o:OLEObject Type="Embed" ProgID="Equation.DSMT4" ShapeID="_x0000_i1071" DrawAspect="Content" ObjectID="_1685729660" r:id="rId80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BBDC48B" w14:textId="77777777" w:rsidR="00331B32" w:rsidRPr="00F45AB8" w:rsidRDefault="00331B32" w:rsidP="00331B3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2145" w:dyaOrig="630" w14:anchorId="373A6525">
          <v:shape id="_x0000_i1072" type="#_x0000_t75" style="width:107.3pt;height:31.25pt" o:ole="">
            <v:imagedata r:id="rId81" o:title=""/>
          </v:shape>
          <o:OLEObject Type="Embed" ProgID="Equation.DSMT4" ShapeID="_x0000_i1072" DrawAspect="Content" ObjectID="_1685729661" r:id="rId82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F45AB8">
        <w:rPr>
          <w:rFonts w:ascii="Times New Roman" w:hAnsi="Times New Roman" w:cs="Times New Roman"/>
          <w:b/>
          <w:color w:val="000000" w:themeColor="text1"/>
          <w:position w:val="-24"/>
          <w:sz w:val="24"/>
          <w:szCs w:val="24"/>
          <w:lang w:val="nl-NL"/>
        </w:rPr>
        <w:object w:dxaOrig="1950" w:dyaOrig="630" w14:anchorId="5646FAEE">
          <v:shape id="_x0000_i1073" type="#_x0000_t75" style="width:97.8pt;height:31.25pt" o:ole="">
            <v:imagedata r:id="rId83" o:title=""/>
          </v:shape>
          <o:OLEObject Type="Embed" ProgID="Equation.DSMT4" ShapeID="_x0000_i1073" DrawAspect="Content" ObjectID="_1685729662" r:id="rId84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A29E7E0" w14:textId="77777777" w:rsidR="00331B32" w:rsidRPr="00F45AB8" w:rsidRDefault="00331B32" w:rsidP="00331B3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2145" w:dyaOrig="630" w14:anchorId="7C156907">
          <v:shape id="_x0000_i1074" type="#_x0000_t75" style="width:107.3pt;height:31.25pt" o:ole="">
            <v:imagedata r:id="rId85" o:title=""/>
          </v:shape>
          <o:OLEObject Type="Embed" ProgID="Equation.DSMT4" ShapeID="_x0000_i1074" DrawAspect="Content" ObjectID="_1685729663" r:id="rId86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2025" w:dyaOrig="630" w14:anchorId="5C6B3950">
          <v:shape id="_x0000_i1075" type="#_x0000_t75" style="width:101.2pt;height:31.25pt" o:ole="">
            <v:imagedata r:id="rId87" o:title=""/>
          </v:shape>
          <o:OLEObject Type="Embed" ProgID="Equation.DSMT4" ShapeID="_x0000_i1075" DrawAspect="Content" ObjectID="_1685729664" r:id="rId88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4B18558" w14:textId="2F17D31B" w:rsidR="00331B32" w:rsidRPr="00F45AB8" w:rsidRDefault="00741FA6" w:rsidP="00331B32">
      <w:pPr>
        <w:spacing w:line="276" w:lineRule="auto"/>
        <w:ind w:left="992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nl-NL"/>
        </w:rPr>
      </w:pPr>
      <w:r w:rsidRPr="00741FA6">
        <w:rPr>
          <w:rFonts w:ascii="Times New Roman" w:hAnsi="Times New Roman" w:cs="Times New Roman"/>
          <w:b/>
          <w:color w:val="0000CC"/>
          <w:sz w:val="24"/>
          <w:szCs w:val="24"/>
          <w:lang w:val="nl-NL"/>
        </w:rPr>
        <w:t>Lời giải</w:t>
      </w:r>
    </w:p>
    <w:p w14:paraId="19555C4F" w14:textId="77777777" w:rsidR="00331B32" w:rsidRPr="00F45AB8" w:rsidRDefault="00331B32" w:rsidP="00331B32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  <w:lang w:val="nl-NL"/>
        </w:rPr>
        <w:t xml:space="preserve">Ta có: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  <w:lang w:val="nl-NL"/>
        </w:rPr>
        <w:object w:dxaOrig="7125" w:dyaOrig="675" w14:anchorId="18829100">
          <v:shape id="_x0000_i1076" type="#_x0000_t75" style="width:355.9pt;height:33.95pt" o:ole="">
            <v:imagedata r:id="rId89" o:title=""/>
          </v:shape>
          <o:OLEObject Type="Embed" ProgID="Equation.DSMT4" ShapeID="_x0000_i1076" DrawAspect="Content" ObjectID="_1685729665" r:id="rId90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AC30648" w14:textId="77777777" w:rsidR="00331B32" w:rsidRPr="00F45AB8" w:rsidRDefault="00331B32" w:rsidP="00D62C9A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Nghiệm của phương trình </w:t>
      </w:r>
      <w:r w:rsidRPr="00F45AB8">
        <w:rPr>
          <w:position w:val="-6"/>
        </w:rPr>
        <w:object w:dxaOrig="1305" w:dyaOrig="270" w14:anchorId="640165CB">
          <v:shape id="_x0000_i1077" type="#_x0000_t75" style="width:65.2pt;height:13.6pt" o:ole="">
            <v:imagedata r:id="rId91" o:title=""/>
          </v:shape>
          <o:OLEObject Type="Embed" ProgID="Equation.DSMT4" ShapeID="_x0000_i1077" DrawAspect="Content" ObjectID="_1685729666" r:id="rId92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</w:t>
      </w:r>
    </w:p>
    <w:p w14:paraId="26D4F237" w14:textId="77777777" w:rsidR="00331B32" w:rsidRPr="00F45AB8" w:rsidRDefault="00331B32" w:rsidP="00331B3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2145" w:dyaOrig="630" w14:anchorId="24AB10D0">
          <v:shape id="_x0000_i1078" type="#_x0000_t75" style="width:107.3pt;height:31.25pt" o:ole="">
            <v:imagedata r:id="rId93" o:title=""/>
          </v:shape>
          <o:OLEObject Type="Embed" ProgID="Equation.DSMT4" ShapeID="_x0000_i1078" DrawAspect="Content" ObjectID="_1685729667" r:id="rId94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5AB8">
        <w:rPr>
          <w:rFonts w:ascii="Times New Roman" w:hAnsi="Times New Roman" w:cs="Times New Roman"/>
          <w:color w:val="000000" w:themeColor="text1"/>
          <w:position w:val="-60"/>
          <w:sz w:val="24"/>
          <w:szCs w:val="24"/>
        </w:rPr>
        <w:object w:dxaOrig="2160" w:dyaOrig="1320" w14:anchorId="51B0BCE6">
          <v:shape id="_x0000_i1079" type="#_x0000_t75" style="width:108pt;height:65.9pt" o:ole="">
            <v:imagedata r:id="rId95" o:title=""/>
          </v:shape>
          <o:OLEObject Type="Embed" ProgID="Equation.DSMT4" ShapeID="_x0000_i1079" DrawAspect="Content" ObjectID="_1685729668" r:id="rId96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25CFDC6" w14:textId="77777777" w:rsidR="00331B32" w:rsidRPr="00F45AB8" w:rsidRDefault="00331B32" w:rsidP="00331B3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2010" w:dyaOrig="630" w14:anchorId="044BAC62">
          <v:shape id="_x0000_i1080" type="#_x0000_t75" style="width:100.55pt;height:31.25pt" o:ole="">
            <v:imagedata r:id="rId97" o:title=""/>
          </v:shape>
          <o:OLEObject Type="Embed" ProgID="Equation.DSMT4" ShapeID="_x0000_i1080" DrawAspect="Content" ObjectID="_1685729669" r:id="rId98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F45AB8">
        <w:rPr>
          <w:rFonts w:ascii="Times New Roman" w:hAnsi="Times New Roman" w:cs="Times New Roman"/>
          <w:color w:val="000000" w:themeColor="text1"/>
          <w:position w:val="-60"/>
          <w:sz w:val="24"/>
          <w:szCs w:val="24"/>
        </w:rPr>
        <w:object w:dxaOrig="2115" w:dyaOrig="1320" w14:anchorId="6620E37F">
          <v:shape id="_x0000_i1081" type="#_x0000_t75" style="width:105.95pt;height:65.9pt" o:ole="">
            <v:imagedata r:id="rId99" o:title=""/>
          </v:shape>
          <o:OLEObject Type="Embed" ProgID="Equation.DSMT4" ShapeID="_x0000_i1081" DrawAspect="Content" ObjectID="_1685729670" r:id="rId100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4806DF2" w14:textId="6CC8D03F" w:rsidR="00331B32" w:rsidRPr="00F45AB8" w:rsidRDefault="00741FA6" w:rsidP="00331B32">
      <w:pPr>
        <w:pStyle w:val="ListParagraph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741FA6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5E06AEA9" w14:textId="77777777" w:rsidR="00331B32" w:rsidRPr="00F45AB8" w:rsidRDefault="00331B32" w:rsidP="00331B32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2985" w:dyaOrig="630" w14:anchorId="16C46C4F">
          <v:shape id="_x0000_i1082" type="#_x0000_t75" style="width:149.45pt;height:31.25pt" o:ole="">
            <v:imagedata r:id="rId101" o:title=""/>
          </v:shape>
          <o:OLEObject Type="Embed" ProgID="Equation.DSMT4" ShapeID="_x0000_i1082" DrawAspect="Content" ObjectID="_1685729671" r:id="rId102"/>
        </w:object>
      </w:r>
      <w:r w:rsidRPr="00F45AB8">
        <w:rPr>
          <w:rFonts w:ascii="Times New Roman" w:hAnsi="Times New Roman" w:cs="Times New Roman"/>
          <w:color w:val="000000" w:themeColor="text1"/>
          <w:position w:val="-60"/>
          <w:sz w:val="24"/>
          <w:szCs w:val="24"/>
        </w:rPr>
        <w:object w:dxaOrig="2160" w:dyaOrig="1320" w14:anchorId="087BDF21">
          <v:shape id="_x0000_i1083" type="#_x0000_t75" style="width:108pt;height:65.9pt" o:ole="">
            <v:imagedata r:id="rId95" o:title=""/>
          </v:shape>
          <o:OLEObject Type="Embed" ProgID="Equation.DSMT4" ShapeID="_x0000_i1083" DrawAspect="Content" ObjectID="_1685729672" r:id="rId103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16769C1" w14:textId="77777777" w:rsidR="00331B32" w:rsidRPr="00F45AB8" w:rsidRDefault="00331B32" w:rsidP="00D62C9A">
      <w:pPr>
        <w:pStyle w:val="MTDisplayEquation"/>
        <w:numPr>
          <w:ilvl w:val="0"/>
          <w:numId w:val="16"/>
        </w:numPr>
        <w:tabs>
          <w:tab w:val="clear" w:pos="5600"/>
          <w:tab w:val="clear" w:pos="10200"/>
          <w:tab w:val="left" w:pos="992"/>
        </w:tabs>
        <w:rPr>
          <w:color w:val="000000" w:themeColor="text1"/>
        </w:rPr>
      </w:pPr>
      <w:r w:rsidRPr="00F45AB8">
        <w:rPr>
          <w:color w:val="000000" w:themeColor="text1"/>
        </w:rPr>
        <w:t xml:space="preserve">Nghiệm của phương trình </w:t>
      </w:r>
      <w:r w:rsidRPr="00F45AB8">
        <w:rPr>
          <w:color w:val="000000" w:themeColor="text1"/>
          <w:position w:val="-6"/>
        </w:rPr>
        <w:object w:dxaOrig="1320" w:dyaOrig="279" w14:anchorId="132BB2F5">
          <v:shape id="_x0000_i1084" type="#_x0000_t75" style="width:65.9pt;height:14.25pt" o:ole="">
            <v:imagedata r:id="rId104" o:title=""/>
          </v:shape>
          <o:OLEObject Type="Embed" ProgID="Equation.DSMT4" ShapeID="_x0000_i1084" DrawAspect="Content" ObjectID="_1685729673" r:id="rId105"/>
        </w:object>
      </w:r>
      <w:r w:rsidRPr="00F45AB8">
        <w:rPr>
          <w:color w:val="000000" w:themeColor="text1"/>
        </w:rPr>
        <w:t>.</w:t>
      </w:r>
    </w:p>
    <w:p w14:paraId="3750DB38" w14:textId="77777777" w:rsidR="00331B32" w:rsidRPr="00F45AB8" w:rsidRDefault="00331B32" w:rsidP="00331B3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F45AB8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859" w:dyaOrig="283" w14:anchorId="0E7D1CCD">
          <v:shape id="_x0000_i1085" type="#_x0000_t75" style="width:42.8pt;height:14.25pt" o:ole="">
            <v:imagedata r:id="rId106" o:title=""/>
          </v:shape>
          <o:OLEObject Type="Embed" ProgID="Equation.DSMT4" ShapeID="_x0000_i1085" DrawAspect="Content" ObjectID="_1685729674" r:id="rId107"/>
        </w:object>
      </w:r>
      <w:r w:rsidRPr="00F45AB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ab/>
      </w:r>
      <w:r w:rsidRPr="00F45A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F45AB8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245" w:dyaOrig="279" w14:anchorId="70C695FF">
          <v:shape id="_x0000_i1086" type="#_x0000_t75" style="width:62.5pt;height:14.25pt" o:ole="">
            <v:imagedata r:id="rId108" o:title=""/>
          </v:shape>
          <o:OLEObject Type="Embed" ProgID="Equation.DSMT4" ShapeID="_x0000_i1086" DrawAspect="Content" ObjectID="_1685729675" r:id="rId109"/>
        </w:object>
      </w:r>
      <w:r w:rsidRPr="00F45AB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ab/>
      </w:r>
      <w:r w:rsidRPr="00F45AB8"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  <w:t>C</w:t>
      </w:r>
      <w:r w:rsidRPr="00F45A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160" w:dyaOrig="616" w14:anchorId="0D755A51">
          <v:shape id="_x0000_i1087" type="#_x0000_t75" style="width:57.75pt;height:30.55pt" o:ole="">
            <v:imagedata r:id="rId110" o:title=""/>
          </v:shape>
          <o:OLEObject Type="Embed" ProgID="Equation.DSMT4" ShapeID="_x0000_i1087" DrawAspect="Content" ObjectID="_1685729676" r:id="rId111"/>
        </w:object>
      </w:r>
      <w:r w:rsidRPr="00F45AB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ab/>
      </w:r>
      <w:r w:rsidRPr="00F45A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276" w:dyaOrig="611" w14:anchorId="6A168082">
          <v:shape id="_x0000_i1088" type="#_x0000_t75" style="width:63.85pt;height:30.55pt" o:ole="">
            <v:imagedata r:id="rId112" o:title=""/>
          </v:shape>
          <o:OLEObject Type="Embed" ProgID="Equation.DSMT4" ShapeID="_x0000_i1088" DrawAspect="Content" ObjectID="_1685729677" r:id="rId113"/>
        </w:object>
      </w:r>
      <w:r w:rsidRPr="00F45AB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</w:p>
    <w:p w14:paraId="33F6BF79" w14:textId="1F16A51D" w:rsidR="00331B32" w:rsidRPr="00F45AB8" w:rsidRDefault="00741FA6" w:rsidP="00331B32">
      <w:pPr>
        <w:spacing w:before="120"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741FA6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1C1C4D6A" w14:textId="77777777" w:rsidR="00331B32" w:rsidRPr="00F45AB8" w:rsidRDefault="00331B32" w:rsidP="00331B32">
      <w:pPr>
        <w:spacing w:after="8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</w:pPr>
      <w:r w:rsidRPr="00F45AB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u w:val="single"/>
        </w:rPr>
        <w:t>C</w:t>
      </w:r>
      <w:r w:rsidRPr="00F45AB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họn</w:t>
      </w:r>
      <w:r w:rsidRPr="00F45AB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  <w:t>C</w:t>
      </w:r>
      <w:r w:rsidRPr="00F45A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14:paraId="04D2A7CA" w14:textId="77777777" w:rsidR="00331B32" w:rsidRPr="00F45AB8" w:rsidRDefault="00331B32" w:rsidP="00331B32">
      <w:pPr>
        <w:spacing w:after="8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Ta có: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6740" w:dyaOrig="620" w14:anchorId="7C4CE612">
          <v:shape id="_x0000_i1089" type="#_x0000_t75" style="width:336.9pt;height:30.55pt" o:ole="">
            <v:imagedata r:id="rId114" o:title=""/>
          </v:shape>
          <o:OLEObject Type="Embed" ProgID="Equation.DSMT4" ShapeID="_x0000_i1089" DrawAspect="Content" ObjectID="_1685729678" r:id="rId115"/>
        </w:object>
      </w:r>
    </w:p>
    <w:p w14:paraId="207BA06A" w14:textId="77777777" w:rsidR="00331B32" w:rsidRPr="00F45AB8" w:rsidRDefault="00331B32" w:rsidP="00D62C9A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Phương trình </w:t>
      </w:r>
      <w:r w:rsidRPr="00F45AB8">
        <w:rPr>
          <w:position w:val="-6"/>
        </w:rPr>
        <w:object w:dxaOrig="1035" w:dyaOrig="285" w14:anchorId="2D23417E">
          <v:shape id="_x0000_i1090" type="#_x0000_t75" style="width:51.6pt;height:14.25pt" o:ole="">
            <v:imagedata r:id="rId116" o:title=""/>
          </v:shape>
          <o:OLEObject Type="Embed" ProgID="Equation.DSMT4" ShapeID="_x0000_i1090" DrawAspect="Content" ObjectID="_1685729679" r:id="rId117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một nghiệm là</w:t>
      </w:r>
    </w:p>
    <w:p w14:paraId="41C5C68B" w14:textId="77777777" w:rsidR="00331B32" w:rsidRPr="00F45AB8" w:rsidRDefault="00331B32" w:rsidP="00331B3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795" w:dyaOrig="630" w14:anchorId="3C94497A">
          <v:shape id="_x0000_i1091" type="#_x0000_t75" style="width:40.1pt;height:31.25pt" o:ole="">
            <v:imagedata r:id="rId118" o:title=""/>
          </v:shape>
          <o:OLEObject Type="Embed" ProgID="Equation.DSMT4" ShapeID="_x0000_i1091" DrawAspect="Content" ObjectID="_1685729680" r:id="rId119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630" w:dyaOrig="630" w14:anchorId="1FD3AAD5">
          <v:shape id="_x0000_i1092" type="#_x0000_t75" style="width:31.25pt;height:31.25pt" o:ole="">
            <v:imagedata r:id="rId120" o:title=""/>
          </v:shape>
          <o:OLEObject Type="Embed" ProgID="Equation.DSMT4" ShapeID="_x0000_i1092" DrawAspect="Content" ObjectID="_1685729681" r:id="rId121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630" w:dyaOrig="630" w14:anchorId="164D7B3B">
          <v:shape id="_x0000_i1093" type="#_x0000_t75" style="width:31.25pt;height:31.25pt" o:ole="">
            <v:imagedata r:id="rId122" o:title=""/>
          </v:shape>
          <o:OLEObject Type="Embed" ProgID="Equation.DSMT4" ShapeID="_x0000_i1093" DrawAspect="Content" ObjectID="_1685729682" r:id="rId123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F45AB8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600" w:dyaOrig="210" w14:anchorId="357D55B5">
          <v:shape id="_x0000_i1094" type="#_x0000_t75" style="width:29.9pt;height:10.2pt" o:ole="">
            <v:imagedata r:id="rId124" o:title=""/>
          </v:shape>
          <o:OLEObject Type="Embed" ProgID="Equation.DSMT4" ShapeID="_x0000_i1094" DrawAspect="Content" ObjectID="_1685729683" r:id="rId125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B5E99A3" w14:textId="3365B059" w:rsidR="00331B32" w:rsidRPr="00F45AB8" w:rsidRDefault="00741FA6" w:rsidP="00331B32">
      <w:pPr>
        <w:spacing w:before="60"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741FA6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5738E592" w14:textId="77777777" w:rsidR="00331B32" w:rsidRPr="00F45AB8" w:rsidRDefault="00331B32" w:rsidP="00331B32">
      <w:pPr>
        <w:spacing w:before="60" w:line="276" w:lineRule="auto"/>
        <w:ind w:left="99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position w:val="-28"/>
          <w:sz w:val="24"/>
          <w:szCs w:val="24"/>
        </w:rPr>
        <w:object w:dxaOrig="5505" w:dyaOrig="675" w14:anchorId="244DE157">
          <v:shape id="_x0000_i1095" type="#_x0000_t75" style="width:275.1pt;height:33.95pt" o:ole="">
            <v:imagedata r:id="rId126" o:title=""/>
          </v:shape>
          <o:OLEObject Type="Embed" ProgID="Equation.DSMT4" ShapeID="_x0000_i1095" DrawAspect="Content" ObjectID="_1685729684" r:id="rId127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Vậy </w:t>
      </w:r>
      <w:r w:rsidRPr="00F45AB8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630" w:dyaOrig="630" w14:anchorId="5ACA7F40">
          <v:shape id="_x0000_i1096" type="#_x0000_t75" style="width:31.25pt;height:31.25pt" o:ole="">
            <v:imagedata r:id="rId128" o:title=""/>
          </v:shape>
          <o:OLEObject Type="Embed" ProgID="Equation.DSMT4" ShapeID="_x0000_i1096" DrawAspect="Content" ObjectID="_1685729685" r:id="rId129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một nghiệm của pt đã cho.</w:t>
      </w:r>
    </w:p>
    <w:p w14:paraId="3CCBE655" w14:textId="77777777" w:rsidR="00331B32" w:rsidRPr="00F45AB8" w:rsidRDefault="00331B32" w:rsidP="00D62C9A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Giải phương trình </w:t>
      </w:r>
      <w:r w:rsidRPr="00F45AB8">
        <w:rPr>
          <w:rFonts w:eastAsia="Times New Roman"/>
          <w:position w:val="-6"/>
          <w:lang w:val="vi-VN" w:eastAsia="vi-VN"/>
        </w:rPr>
        <w:object w:dxaOrig="1335" w:dyaOrig="285" w14:anchorId="2580A061">
          <v:shape id="_x0000_i1097" type="#_x0000_t75" style="width:66.55pt;height:14.25pt" o:ole="">
            <v:imagedata r:id="rId130" o:title=""/>
          </v:shape>
          <o:OLEObject Type="Embed" ProgID="Equation.DSMT4" ShapeID="_x0000_i1097" DrawAspect="Content" ObjectID="_1685729686" r:id="rId131"/>
        </w:object>
      </w:r>
    </w:p>
    <w:p w14:paraId="755031FA" w14:textId="77777777" w:rsidR="00331B32" w:rsidRPr="00F45AB8" w:rsidRDefault="00331B32" w:rsidP="00331B3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  <w:lang w:val="vi-VN" w:eastAsia="vi-VN"/>
        </w:rPr>
        <w:object w:dxaOrig="1905" w:dyaOrig="615" w14:anchorId="529572D1">
          <v:shape id="_x0000_i1098" type="#_x0000_t75" style="width:95.1pt;height:30.55pt" o:ole="">
            <v:imagedata r:id="rId132" o:title=""/>
          </v:shape>
          <o:OLEObject Type="Embed" ProgID="Equation.DSMT4" ShapeID="_x0000_i1098" DrawAspect="Content" ObjectID="_1685729687" r:id="rId133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  <w:lang w:val="fr-FR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0"/>
          <w:sz w:val="24"/>
          <w:szCs w:val="24"/>
          <w:lang w:val="vi-VN" w:eastAsia="vi-VN"/>
        </w:rPr>
        <w:object w:dxaOrig="2160" w:dyaOrig="1320" w14:anchorId="4A62A400">
          <v:shape id="_x0000_i1099" type="#_x0000_t75" style="width:108pt;height:65.9pt" o:ole="">
            <v:imagedata r:id="rId134" o:title=""/>
          </v:shape>
          <o:OLEObject Type="Embed" ProgID="Equation.DSMT4" ShapeID="_x0000_i1099" DrawAspect="Content" ObjectID="_1685729688" r:id="rId135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.</w:t>
      </w:r>
    </w:p>
    <w:p w14:paraId="209A41A1" w14:textId="77777777" w:rsidR="00331B32" w:rsidRPr="00F45AB8" w:rsidRDefault="00331B32" w:rsidP="00331B3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C</w:t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  <w:lang w:val="vi-VN" w:eastAsia="vi-VN"/>
        </w:rPr>
        <w:object w:dxaOrig="2025" w:dyaOrig="615" w14:anchorId="453A794E">
          <v:shape id="_x0000_i1100" type="#_x0000_t75" style="width:101.2pt;height:30.55pt" o:ole="">
            <v:imagedata r:id="rId136" o:title=""/>
          </v:shape>
          <o:OLEObject Type="Embed" ProgID="Equation.DSMT4" ShapeID="_x0000_i1100" DrawAspect="Content" ObjectID="_1685729689" r:id="rId137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0"/>
          <w:sz w:val="24"/>
          <w:szCs w:val="24"/>
          <w:lang w:val="vi-VN" w:eastAsia="vi-VN"/>
        </w:rPr>
        <w:object w:dxaOrig="2025" w:dyaOrig="1320" w14:anchorId="6F4C6EFD">
          <v:shape id="_x0000_i1101" type="#_x0000_t75" style="width:101.2pt;height:65.9pt" o:ole="">
            <v:imagedata r:id="rId138" o:title=""/>
          </v:shape>
          <o:OLEObject Type="Embed" ProgID="Equation.DSMT4" ShapeID="_x0000_i1101" DrawAspect="Content" ObjectID="_1685729690" r:id="rId139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8D47010" w14:textId="1547409B" w:rsidR="00331B32" w:rsidRPr="00F45AB8" w:rsidRDefault="00741FA6" w:rsidP="00331B32">
      <w:pPr>
        <w:spacing w:line="276" w:lineRule="auto"/>
        <w:ind w:left="992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741FA6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68DC06F4" w14:textId="77777777" w:rsidR="00331B32" w:rsidRPr="00F45AB8" w:rsidRDefault="00331B32" w:rsidP="00331B32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TXĐ</w: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4"/>
          <w:sz w:val="24"/>
          <w:szCs w:val="24"/>
          <w:lang w:val="vi-VN" w:eastAsia="vi-VN"/>
        </w:rPr>
        <w:object w:dxaOrig="675" w:dyaOrig="270" w14:anchorId="624ACEF4">
          <v:shape id="_x0000_i1102" type="#_x0000_t75" style="width:33.95pt;height:13.6pt" o:ole="">
            <v:imagedata r:id="rId140" o:title=""/>
          </v:shape>
          <o:OLEObject Type="Embed" ProgID="Equation.DSMT4" ShapeID="_x0000_i1102" DrawAspect="Content" ObjectID="_1685729691" r:id="rId141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Ta có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  <w:lang w:val="vi-VN" w:eastAsia="vi-VN"/>
        </w:rPr>
        <w:object w:dxaOrig="1335" w:dyaOrig="285" w14:anchorId="6AF247F8">
          <v:shape id="_x0000_i1103" type="#_x0000_t75" style="width:66.55pt;height:14.25pt" o:ole="">
            <v:imagedata r:id="rId130" o:title=""/>
          </v:shape>
          <o:OLEObject Type="Embed" ProgID="Equation.DSMT4" ShapeID="_x0000_i1103" DrawAspect="Content" ObjectID="_1685729692" r:id="rId142"/>
        </w:objec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  <w:lang w:val="vi-VN" w:eastAsia="vi-VN"/>
        </w:rPr>
        <w:object w:dxaOrig="1260" w:dyaOrig="615" w14:anchorId="6BBFF36C">
          <v:shape id="_x0000_i1104" type="#_x0000_t75" style="width:63.15pt;height:30.55pt" o:ole="">
            <v:imagedata r:id="rId143" o:title=""/>
          </v:shape>
          <o:OLEObject Type="Embed" ProgID="Equation.DSMT4" ShapeID="_x0000_i1104" DrawAspect="Content" ObjectID="_1685729693" r:id="rId144"/>
        </w:objec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  <w:lang w:val="vi-VN" w:eastAsia="vi-VN"/>
        </w:rPr>
        <w:object w:dxaOrig="1740" w:dyaOrig="615" w14:anchorId="3DEA59AA">
          <v:shape id="_x0000_i1105" type="#_x0000_t75" style="width:86.95pt;height:30.55pt" o:ole="">
            <v:imagedata r:id="rId145" o:title=""/>
          </v:shape>
          <o:OLEObject Type="Embed" ProgID="Equation.DSMT4" ShapeID="_x0000_i1105" DrawAspect="Content" ObjectID="_1685729694" r:id="rId146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  <w:lang w:val="vi-VN" w:eastAsia="vi-VN"/>
        </w:rPr>
        <w:object w:dxaOrig="600" w:dyaOrig="285" w14:anchorId="627EAA18">
          <v:shape id="_x0000_i1106" type="#_x0000_t75" style="width:29.9pt;height:14.25pt" o:ole="">
            <v:imagedata r:id="rId147" o:title=""/>
          </v:shape>
          <o:OLEObject Type="Embed" ProgID="Equation.DSMT4" ShapeID="_x0000_i1106" DrawAspect="Content" ObjectID="_1685729695" r:id="rId148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C03A31E" w14:textId="77777777" w:rsidR="00331B32" w:rsidRPr="00F45AB8" w:rsidRDefault="00331B32" w:rsidP="00D62C9A">
      <w:pPr>
        <w:pStyle w:val="ListParagraph"/>
        <w:widowControl w:val="0"/>
        <w:numPr>
          <w:ilvl w:val="0"/>
          <w:numId w:val="16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Tìm nghiệm của phương trình </w:t>
      </w:r>
      <w:r w:rsidRPr="00F45AB8">
        <w:rPr>
          <w:rFonts w:eastAsia="Times New Roman"/>
          <w:position w:val="-6"/>
        </w:rPr>
        <w:object w:dxaOrig="1335" w:dyaOrig="285" w14:anchorId="305044AB">
          <v:shape id="_x0000_i1107" type="#_x0000_t75" style="width:66.55pt;height:14.25pt" o:ole="">
            <v:imagedata r:id="rId149" o:title=""/>
          </v:shape>
          <o:OLEObject Type="Embed" ProgID="Equation.DSMT4" ShapeID="_x0000_i1107" DrawAspect="Content" ObjectID="_1685729696" r:id="rId150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295A5FF" w14:textId="77777777" w:rsidR="00331B32" w:rsidRPr="00F45AB8" w:rsidRDefault="00331B32" w:rsidP="00331B32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615" w:dyaOrig="285" w14:anchorId="126727D2">
          <v:shape id="_x0000_i1108" type="#_x0000_t75" style="width:30.55pt;height:14.25pt" o:ole="">
            <v:imagedata r:id="rId151" o:title=""/>
          </v:shape>
          <o:OLEObject Type="Embed" ProgID="Equation.DSMT4" ShapeID="_x0000_i1108" DrawAspect="Content" ObjectID="_1685729697" r:id="rId152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6"/>
          <w:sz w:val="24"/>
          <w:szCs w:val="24"/>
        </w:rPr>
        <w:object w:dxaOrig="3285" w:dyaOrig="1440" w14:anchorId="1A6F52A5">
          <v:shape id="_x0000_i1109" type="#_x0000_t75" style="width:164.4pt;height:1in" o:ole="">
            <v:imagedata r:id="rId153" o:title=""/>
          </v:shape>
          <o:OLEObject Type="Embed" ProgID="Equation.DSMT4" ShapeID="_x0000_i1109" DrawAspect="Content" ObjectID="_1685729698" r:id="rId154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20DD0ED" w14:textId="77777777" w:rsidR="00331B32" w:rsidRPr="00F45AB8" w:rsidRDefault="00331B32" w:rsidP="00331B32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6"/>
          <w:sz w:val="24"/>
          <w:szCs w:val="24"/>
        </w:rPr>
        <w:object w:dxaOrig="3075" w:dyaOrig="1440" w14:anchorId="3BC255FD">
          <v:shape id="_x0000_i1110" type="#_x0000_t75" style="width:153.5pt;height:1in" o:ole="">
            <v:imagedata r:id="rId155" o:title=""/>
          </v:shape>
          <o:OLEObject Type="Embed" ProgID="Equation.DSMT4" ShapeID="_x0000_i1110" DrawAspect="Content" ObjectID="_1685729699" r:id="rId156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600" w:dyaOrig="285" w14:anchorId="2969A0C8">
          <v:shape id="_x0000_i1111" type="#_x0000_t75" style="width:29.9pt;height:14.25pt" o:ole="">
            <v:imagedata r:id="rId157" o:title=""/>
          </v:shape>
          <o:OLEObject Type="Embed" ProgID="Equation.DSMT4" ShapeID="_x0000_i1111" DrawAspect="Content" ObjectID="_1685729700" r:id="rId158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714CACC" w14:textId="5E492AA7" w:rsidR="00331B32" w:rsidRPr="00F45AB8" w:rsidRDefault="00741FA6" w:rsidP="00331B32">
      <w:pPr>
        <w:widowControl w:val="0"/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741FA6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33B4BE84" w14:textId="77777777" w:rsidR="00331B32" w:rsidRPr="00F45AB8" w:rsidRDefault="00331B32" w:rsidP="00331B32">
      <w:pPr>
        <w:widowControl w:val="0"/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Ta có: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</w:rPr>
        <w:object w:dxaOrig="2835" w:dyaOrig="615" w14:anchorId="5449D246">
          <v:shape id="_x0000_i1112" type="#_x0000_t75" style="width:141.95pt;height:30.55pt" o:ole="">
            <v:imagedata r:id="rId159" o:title=""/>
          </v:shape>
          <o:OLEObject Type="Embed" ProgID="Equation.DSMT4" ShapeID="_x0000_i1112" DrawAspect="Content" ObjectID="_1685729701" r:id="rId160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nên phương trình vô nghiệm.</w:t>
      </w:r>
    </w:p>
    <w:p w14:paraId="37FD8F97" w14:textId="77777777" w:rsidR="00331B32" w:rsidRPr="00F45AB8" w:rsidRDefault="00331B32" w:rsidP="00D62C9A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Tổng các nghiệm thuộc khoảng </w:t>
      </w:r>
      <w:r w:rsidRPr="00F45AB8">
        <w:rPr>
          <w:rFonts w:eastAsia="Times New Roman"/>
          <w:position w:val="-28"/>
        </w:rPr>
        <w:object w:dxaOrig="960" w:dyaOrig="675" w14:anchorId="2F14BB6C">
          <v:shape id="_x0000_i1113" type="#_x0000_t75" style="width:48.25pt;height:33.95pt" o:ole="">
            <v:imagedata r:id="rId161" o:title=""/>
          </v:shape>
          <o:OLEObject Type="Embed" ProgID="Equation.DSMT4" ShapeID="_x0000_i1113" DrawAspect="Content" ObjectID="_1685729702" r:id="rId162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của phương trình </w:t>
      </w:r>
      <w:r w:rsidRPr="00F45AB8">
        <w:rPr>
          <w:rFonts w:eastAsia="Times New Roman"/>
          <w:position w:val="-6"/>
        </w:rPr>
        <w:object w:dxaOrig="1545" w:dyaOrig="315" w14:anchorId="4966D89A">
          <v:shape id="_x0000_i1114" type="#_x0000_t75" style="width:77.45pt;height:15.6pt" o:ole="">
            <v:imagedata r:id="rId163" o:title=""/>
          </v:shape>
          <o:OLEObject Type="Embed" ProgID="Equation.DSMT4" ShapeID="_x0000_i1114" DrawAspect="Content" ObjectID="_1685729703" r:id="rId164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bằng bao nhiêu?</w:t>
      </w:r>
    </w:p>
    <w:p w14:paraId="157A7231" w14:textId="77777777" w:rsidR="00331B32" w:rsidRPr="00F45AB8" w:rsidRDefault="00331B32" w:rsidP="00331B3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195" w:dyaOrig="285" w14:anchorId="099078E5">
          <v:shape id="_x0000_i1115" type="#_x0000_t75" style="width:9.5pt;height:14.25pt" o:ole="">
            <v:imagedata r:id="rId165" o:title=""/>
          </v:shape>
          <o:OLEObject Type="Embed" ProgID="Equation.DSMT4" ShapeID="_x0000_i1115" DrawAspect="Content" ObjectID="_1685729704" r:id="rId166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</w:rPr>
        <w:object w:dxaOrig="255" w:dyaOrig="615" w14:anchorId="067AA0B8">
          <v:shape id="_x0000_i1116" type="#_x0000_t75" style="width:12.9pt;height:30.55pt" o:ole="">
            <v:imagedata r:id="rId167" o:title=""/>
          </v:shape>
          <o:OLEObject Type="Embed" ProgID="Equation.DSMT4" ShapeID="_x0000_i1116" DrawAspect="Content" ObjectID="_1685729705" r:id="rId168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</w:rPr>
        <w:object w:dxaOrig="255" w:dyaOrig="615" w14:anchorId="297456D0">
          <v:shape id="_x0000_i1117" type="#_x0000_t75" style="width:12.9pt;height:30.55pt" o:ole="">
            <v:imagedata r:id="rId169" o:title=""/>
          </v:shape>
          <o:OLEObject Type="Embed" ProgID="Equation.DSMT4" ShapeID="_x0000_i1117" DrawAspect="Content" ObjectID="_1685729706" r:id="rId170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225" w:dyaOrig="225" w14:anchorId="6F33243B">
          <v:shape id="_x0000_i1118" type="#_x0000_t75" style="width:11.55pt;height:11.55pt" o:ole="">
            <v:imagedata r:id="rId171" o:title=""/>
          </v:shape>
          <o:OLEObject Type="Embed" ProgID="Equation.DSMT4" ShapeID="_x0000_i1118" DrawAspect="Content" ObjectID="_1685729707" r:id="rId172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57B8F94" w14:textId="79C75930" w:rsidR="00331B32" w:rsidRPr="00F45AB8" w:rsidRDefault="00741FA6" w:rsidP="00331B32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741FA6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403FE912" w14:textId="77777777" w:rsidR="00331B32" w:rsidRPr="00F45AB8" w:rsidRDefault="00331B32" w:rsidP="00331B32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Xét phương trình: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1545" w:dyaOrig="315" w14:anchorId="1801CDE4">
          <v:shape id="_x0000_i1119" type="#_x0000_t75" style="width:77.45pt;height:15.6pt" o:ole="">
            <v:imagedata r:id="rId163" o:title=""/>
          </v:shape>
          <o:OLEObject Type="Embed" ProgID="Equation.DSMT4" ShapeID="_x0000_i1119" DrawAspect="Content" ObjectID="_1685729708" r:id="rId173"/>
        </w:objec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1785" w:dyaOrig="285" w14:anchorId="18447162">
          <v:shape id="_x0000_i1120" type="#_x0000_t75" style="width:89pt;height:14.25pt" o:ole="">
            <v:imagedata r:id="rId174" o:title=""/>
          </v:shape>
          <o:OLEObject Type="Embed" ProgID="Equation.DSMT4" ShapeID="_x0000_i1120" DrawAspect="Content" ObjectID="_1685729709" r:id="rId175"/>
        </w:objec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</w:rPr>
        <w:object w:dxaOrig="1380" w:dyaOrig="615" w14:anchorId="14BE7001">
          <v:shape id="_x0000_i1121" type="#_x0000_t75" style="width:69.3pt;height:30.55pt" o:ole="">
            <v:imagedata r:id="rId176" o:title=""/>
          </v:shape>
          <o:OLEObject Type="Embed" ProgID="Equation.DSMT4" ShapeID="_x0000_i1121" DrawAspect="Content" ObjectID="_1685729710" r:id="rId177"/>
        </w:object>
      </w:r>
    </w:p>
    <w:p w14:paraId="6EDD3C3D" w14:textId="77777777" w:rsidR="00331B32" w:rsidRPr="00F45AB8" w:rsidRDefault="00331B32" w:rsidP="00331B32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eastAsia="Times New Roman" w:hAnsi="Times New Roman" w:cs="Times New Roman"/>
          <w:color w:val="000000" w:themeColor="text1"/>
          <w:position w:val="-60"/>
          <w:sz w:val="24"/>
          <w:szCs w:val="24"/>
        </w:rPr>
        <w:object w:dxaOrig="1965" w:dyaOrig="1320" w14:anchorId="68DBA111">
          <v:shape id="_x0000_i1122" type="#_x0000_t75" style="width:98.5pt;height:65.9pt" o:ole="">
            <v:imagedata r:id="rId178" o:title=""/>
          </v:shape>
          <o:OLEObject Type="Embed" ProgID="Equation.DSMT4" ShapeID="_x0000_i1122" DrawAspect="Content" ObjectID="_1685729711" r:id="rId179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0"/>
          <w:sz w:val="24"/>
          <w:szCs w:val="24"/>
        </w:rPr>
        <w:object w:dxaOrig="1800" w:dyaOrig="1320" w14:anchorId="4CBEE6B0">
          <v:shape id="_x0000_i1123" type="#_x0000_t75" style="width:90.35pt;height:65.9pt" o:ole="">
            <v:imagedata r:id="rId180" o:title=""/>
          </v:shape>
          <o:OLEObject Type="Embed" ProgID="Equation.DSMT4" ShapeID="_x0000_i1123" DrawAspect="Content" ObjectID="_1685729712" r:id="rId181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600" w:dyaOrig="285" w14:anchorId="52A4BBCA">
          <v:shape id="_x0000_i1124" type="#_x0000_t75" style="width:29.9pt;height:14.25pt" o:ole="">
            <v:imagedata r:id="rId182" o:title=""/>
          </v:shape>
          <o:OLEObject Type="Embed" ProgID="Equation.DSMT4" ShapeID="_x0000_i1124" DrawAspect="Content" ObjectID="_1685729713" r:id="rId183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85CF529" w14:textId="77777777" w:rsidR="00331B32" w:rsidRPr="00F45AB8" w:rsidRDefault="00331B32" w:rsidP="00331B32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Với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8"/>
          <w:sz w:val="24"/>
          <w:szCs w:val="24"/>
        </w:rPr>
        <w:object w:dxaOrig="2340" w:dyaOrig="675" w14:anchorId="14C503A9">
          <v:shape id="_x0000_i1125" type="#_x0000_t75" style="width:116.85pt;height:33.95pt" o:ole="">
            <v:imagedata r:id="rId184" o:title=""/>
          </v:shape>
          <o:OLEObject Type="Embed" ProgID="Equation.DSMT4" ShapeID="_x0000_i1125" DrawAspect="Content" ObjectID="_1685729714" r:id="rId185"/>
        </w:object>
      </w:r>
      <w:r w:rsidRPr="00F45AB8">
        <w:rPr>
          <w:rFonts w:ascii="Times New Roman" w:eastAsia="Times New Roman" w:hAnsi="Times New Roman" w:cs="Times New Roman"/>
          <w:color w:val="000000" w:themeColor="text1"/>
          <w:position w:val="-28"/>
          <w:sz w:val="24"/>
          <w:szCs w:val="24"/>
        </w:rPr>
        <w:object w:dxaOrig="1800" w:dyaOrig="675" w14:anchorId="652A249D">
          <v:shape id="_x0000_i1126" type="#_x0000_t75" style="width:90.35pt;height:33.95pt" o:ole="">
            <v:imagedata r:id="rId186" o:title=""/>
          </v:shape>
          <o:OLEObject Type="Embed" ProgID="Equation.DSMT4" ShapeID="_x0000_i1126" DrawAspect="Content" ObjectID="_1685729715" r:id="rId187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135E941" w14:textId="77777777" w:rsidR="00331B32" w:rsidRPr="00F45AB8" w:rsidRDefault="00331B32" w:rsidP="00331B32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Với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8"/>
          <w:sz w:val="24"/>
          <w:szCs w:val="24"/>
        </w:rPr>
        <w:object w:dxaOrig="2505" w:dyaOrig="675" w14:anchorId="1CCB7A0C">
          <v:shape id="_x0000_i1127" type="#_x0000_t75" style="width:125pt;height:33.95pt" o:ole="">
            <v:imagedata r:id="rId188" o:title=""/>
          </v:shape>
          <o:OLEObject Type="Embed" ProgID="Equation.DSMT4" ShapeID="_x0000_i1127" DrawAspect="Content" ObjectID="_1685729716" r:id="rId189"/>
        </w:object>
      </w:r>
      <w:r w:rsidRPr="00F45AB8">
        <w:rPr>
          <w:rFonts w:ascii="Times New Roman" w:eastAsia="Times New Roman" w:hAnsi="Times New Roman" w:cs="Times New Roman"/>
          <w:color w:val="000000" w:themeColor="text1"/>
          <w:position w:val="-28"/>
          <w:sz w:val="24"/>
          <w:szCs w:val="24"/>
        </w:rPr>
        <w:object w:dxaOrig="1800" w:dyaOrig="675" w14:anchorId="4515DE20">
          <v:shape id="_x0000_i1128" type="#_x0000_t75" style="width:90.35pt;height:33.95pt" o:ole="">
            <v:imagedata r:id="rId190" o:title=""/>
          </v:shape>
          <o:OLEObject Type="Embed" ProgID="Equation.DSMT4" ShapeID="_x0000_i1128" DrawAspect="Content" ObjectID="_1685729717" r:id="rId191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C4247C4" w14:textId="77777777" w:rsidR="00331B32" w:rsidRPr="00F45AB8" w:rsidRDefault="00331B32" w:rsidP="00331B32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Suy ra: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</w:rPr>
        <w:object w:dxaOrig="2340" w:dyaOrig="615" w14:anchorId="72F73B34">
          <v:shape id="_x0000_i1129" type="#_x0000_t75" style="width:116.85pt;height:30.55pt" o:ole="">
            <v:imagedata r:id="rId192" o:title=""/>
          </v:shape>
          <o:OLEObject Type="Embed" ProgID="Equation.DSMT4" ShapeID="_x0000_i1129" DrawAspect="Content" ObjectID="_1685729718" r:id="rId193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5C80C49" w14:textId="77777777" w:rsidR="00331B32" w:rsidRPr="00F45AB8" w:rsidRDefault="00331B32" w:rsidP="00D62C9A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Nghiệm lớn nhất của phương trình </w:t>
      </w:r>
      <w:r w:rsidRPr="00F45AB8">
        <w:rPr>
          <w:rFonts w:eastAsia="Times New Roman"/>
          <w:position w:val="-6"/>
          <w:lang w:val="vi-VN"/>
        </w:rPr>
        <w:object w:dxaOrig="1455" w:dyaOrig="285" w14:anchorId="11A721F8">
          <v:shape id="_x0000_i1130" type="#_x0000_t75" style="width:72.7pt;height:14.25pt" o:ole="">
            <v:imagedata r:id="rId194" o:title=""/>
          </v:shape>
          <o:OLEObject Type="Embed" ProgID="Equation.DSMT4" ShapeID="_x0000_i1130" DrawAspect="Content" ObjectID="_1685729719" r:id="rId195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trong đoạn </w:t>
      </w:r>
      <w:r w:rsidRPr="00F45AB8">
        <w:rPr>
          <w:rFonts w:eastAsia="Times New Roman"/>
          <w:position w:val="-14"/>
          <w:lang w:val="vi-VN"/>
        </w:rPr>
        <w:object w:dxaOrig="585" w:dyaOrig="405" w14:anchorId="53CEE61C">
          <v:shape id="_x0000_i1131" type="#_x0000_t75" style="width:29.2pt;height:20.4pt" o:ole="">
            <v:imagedata r:id="rId196" o:title=""/>
          </v:shape>
          <o:OLEObject Type="Embed" ProgID="Equation.DSMT4" ShapeID="_x0000_i1131" DrawAspect="Content" ObjectID="_1685729720" r:id="rId197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là:</w:t>
      </w:r>
    </w:p>
    <w:p w14:paraId="268C1D85" w14:textId="77777777" w:rsidR="00331B32" w:rsidRPr="00F45AB8" w:rsidRDefault="00331B32" w:rsidP="00331B3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600" w:dyaOrig="225" w14:anchorId="435E90CB">
          <v:shape id="_x0000_i1132" type="#_x0000_t75" style="width:29.9pt;height:11.55pt" o:ole="">
            <v:imagedata r:id="rId198" o:title=""/>
          </v:shape>
          <o:OLEObject Type="Embed" ProgID="Equation.DSMT4" ShapeID="_x0000_i1132" DrawAspect="Content" ObjectID="_1685729721" r:id="rId199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  <w:lang w:val="vi-VN"/>
        </w:rPr>
        <w:object w:dxaOrig="840" w:dyaOrig="615" w14:anchorId="1DE5A6AC">
          <v:shape id="_x0000_i1133" type="#_x0000_t75" style="width:42.1pt;height:30.55pt" o:ole="">
            <v:imagedata r:id="rId200" o:title=""/>
          </v:shape>
          <o:OLEObject Type="Embed" ProgID="Equation.DSMT4" ShapeID="_x0000_i1133" DrawAspect="Content" ObjectID="_1685729722" r:id="rId201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  <w:lang w:val="vi-VN"/>
        </w:rPr>
        <w:object w:dxaOrig="750" w:dyaOrig="615" w14:anchorId="0E37CFAE">
          <v:shape id="_x0000_i1134" type="#_x0000_t75" style="width:37.35pt;height:30.55pt" o:ole="">
            <v:imagedata r:id="rId202" o:title=""/>
          </v:shape>
          <o:OLEObject Type="Embed" ProgID="Equation.DSMT4" ShapeID="_x0000_i1134" DrawAspect="Content" ObjectID="_1685729723" r:id="rId203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5A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  <w:lang w:val="vi-VN"/>
        </w:rPr>
        <w:object w:dxaOrig="735" w:dyaOrig="615" w14:anchorId="0E270CB9">
          <v:shape id="_x0000_i1135" type="#_x0000_t75" style="width:36.7pt;height:30.55pt" o:ole="">
            <v:imagedata r:id="rId204" o:title=""/>
          </v:shape>
          <o:OLEObject Type="Embed" ProgID="Equation.DSMT4" ShapeID="_x0000_i1135" DrawAspect="Content" ObjectID="_1685729724" r:id="rId205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855385A" w14:textId="1FB0ADB6" w:rsidR="00331B32" w:rsidRPr="00F45AB8" w:rsidRDefault="00741FA6" w:rsidP="00331B32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741FA6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285FC803" w14:textId="77777777" w:rsidR="00331B32" w:rsidRPr="00F45AB8" w:rsidRDefault="00331B32" w:rsidP="00331B32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Phương trình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1455" w:dyaOrig="285" w14:anchorId="0B1FC5C4">
          <v:shape id="_x0000_i1136" type="#_x0000_t75" style="width:72.7pt;height:14.25pt" o:ole="">
            <v:imagedata r:id="rId194" o:title=""/>
          </v:shape>
          <o:OLEObject Type="Embed" ProgID="Equation.DSMT4" ShapeID="_x0000_i1136" DrawAspect="Content" ObjectID="_1685729725" r:id="rId206"/>
        </w:objec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  <w:lang w:val="vi-VN"/>
        </w:rPr>
        <w:object w:dxaOrig="1380" w:dyaOrig="615" w14:anchorId="5CF2984A">
          <v:shape id="_x0000_i1137" type="#_x0000_t75" style="width:69.3pt;height:30.55pt" o:ole="">
            <v:imagedata r:id="rId207" o:title=""/>
          </v:shape>
          <o:OLEObject Type="Embed" ProgID="Equation.DSMT4" ShapeID="_x0000_i1137" DrawAspect="Content" ObjectID="_1685729726" r:id="rId208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0"/>
          <w:sz w:val="24"/>
          <w:szCs w:val="24"/>
          <w:lang w:val="vi-VN"/>
        </w:rPr>
        <w:object w:dxaOrig="1980" w:dyaOrig="1320" w14:anchorId="61C92F8A">
          <v:shape id="_x0000_i1138" type="#_x0000_t75" style="width:99.15pt;height:65.9pt" o:ole="">
            <v:imagedata r:id="rId209" o:title=""/>
          </v:shape>
          <o:OLEObject Type="Embed" ProgID="Equation.DSMT4" ShapeID="_x0000_i1138" DrawAspect="Content" ObjectID="_1685729727" r:id="rId210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0"/>
          <w:sz w:val="24"/>
          <w:szCs w:val="24"/>
          <w:lang w:val="vi-VN"/>
        </w:rPr>
        <w:object w:dxaOrig="1725" w:dyaOrig="1320" w14:anchorId="7E31A71B">
          <v:shape id="_x0000_i1139" type="#_x0000_t75" style="width:86.25pt;height:65.9pt" o:ole="">
            <v:imagedata r:id="rId211" o:title=""/>
          </v:shape>
          <o:OLEObject Type="Embed" ProgID="Equation.DSMT4" ShapeID="_x0000_i1139" DrawAspect="Content" ObjectID="_1685729728" r:id="rId212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D88E378" w14:textId="77777777" w:rsidR="00331B32" w:rsidRPr="00F45AB8" w:rsidRDefault="00331B32" w:rsidP="00331B32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Xét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12"/>
          <w:sz w:val="24"/>
          <w:szCs w:val="24"/>
          <w:lang w:val="vi-VN"/>
        </w:rPr>
        <w:object w:dxaOrig="945" w:dyaOrig="360" w14:anchorId="51E4BF2D">
          <v:shape id="_x0000_i1140" type="#_x0000_t75" style="width:47.55pt;height:18.35pt" o:ole="">
            <v:imagedata r:id="rId213" o:title=""/>
          </v:shape>
          <o:OLEObject Type="Embed" ProgID="Equation.DSMT4" ShapeID="_x0000_i1140" DrawAspect="Content" ObjectID="_1685729729" r:id="rId214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0"/>
          <w:sz w:val="24"/>
          <w:szCs w:val="24"/>
          <w:lang w:val="vi-VN"/>
        </w:rPr>
        <w:object w:dxaOrig="2100" w:dyaOrig="1320" w14:anchorId="4F8711AA">
          <v:shape id="_x0000_i1141" type="#_x0000_t75" style="width:105.3pt;height:65.9pt" o:ole="">
            <v:imagedata r:id="rId215" o:title=""/>
          </v:shape>
          <o:OLEObject Type="Embed" ProgID="Equation.DSMT4" ShapeID="_x0000_i1141" DrawAspect="Content" ObjectID="_1685729730" r:id="rId216"/>
        </w:object>
      </w:r>
      <w:r w:rsidRPr="00F45AB8">
        <w:rPr>
          <w:rFonts w:ascii="Times New Roman" w:eastAsia="Times New Roman" w:hAnsi="Times New Roman" w:cs="Times New Roman"/>
          <w:color w:val="000000" w:themeColor="text1"/>
          <w:position w:val="-60"/>
          <w:sz w:val="24"/>
          <w:szCs w:val="24"/>
          <w:lang w:val="vi-VN"/>
        </w:rPr>
        <w:object w:dxaOrig="1515" w:dyaOrig="1320" w14:anchorId="0BBD8B51">
          <v:shape id="_x0000_i1142" type="#_x0000_t75" style="width:76.1pt;height:65.9pt" o:ole="">
            <v:imagedata r:id="rId217" o:title=""/>
          </v:shape>
          <o:OLEObject Type="Embed" ProgID="Equation.DSMT4" ShapeID="_x0000_i1142" DrawAspect="Content" ObjectID="_1685729731" r:id="rId218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mà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600" w:dyaOrig="285" w14:anchorId="01964CC4">
          <v:shape id="_x0000_i1143" type="#_x0000_t75" style="width:29.9pt;height:14.25pt" o:ole="">
            <v:imagedata r:id="rId219" o:title=""/>
          </v:shape>
          <o:OLEObject Type="Embed" ProgID="Equation.DSMT4" ShapeID="_x0000_i1143" DrawAspect="Content" ObjectID="_1685729732" r:id="rId220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suy ra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30"/>
          <w:sz w:val="24"/>
          <w:szCs w:val="24"/>
        </w:rPr>
        <w:object w:dxaOrig="660" w:dyaOrig="720" w14:anchorId="7E0BA05D">
          <v:shape id="_x0000_i1144" type="#_x0000_t75" style="width:33pt;height:36pt" o:ole="">
            <v:imagedata r:id="rId221" o:title=""/>
          </v:shape>
          <o:OLEObject Type="Embed" ProgID="Equation.DSMT4" ShapeID="_x0000_i1144" DrawAspect="Content" ObjectID="_1685729733" r:id="rId222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0"/>
          <w:sz w:val="24"/>
          <w:szCs w:val="24"/>
        </w:rPr>
        <w:object w:dxaOrig="1155" w:dyaOrig="1320" w14:anchorId="1F141396">
          <v:shape id="_x0000_i1145" type="#_x0000_t75" style="width:57.75pt;height:66pt" o:ole="">
            <v:imagedata r:id="rId223" o:title=""/>
          </v:shape>
          <o:OLEObject Type="Embed" ProgID="Equation.DSMT4" ShapeID="_x0000_i1145" DrawAspect="Content" ObjectID="_1685729734" r:id="rId224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78B5E45" w14:textId="77777777" w:rsidR="00331B32" w:rsidRPr="00F45AB8" w:rsidRDefault="00331B32" w:rsidP="00331B32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Vậy nghiệm lớn nhất của phương trình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1455" w:dyaOrig="285" w14:anchorId="604033FD">
          <v:shape id="_x0000_i1146" type="#_x0000_t75" style="width:72.75pt;height:14.25pt" o:ole="">
            <v:imagedata r:id="rId225" o:title=""/>
          </v:shape>
          <o:OLEObject Type="Embed" ProgID="Equation.DSMT4" ShapeID="_x0000_i1146" DrawAspect="Content" ObjectID="_1685729735" r:id="rId226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trong đoạn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14"/>
          <w:sz w:val="24"/>
          <w:szCs w:val="24"/>
          <w:lang w:val="vi-VN"/>
        </w:rPr>
        <w:object w:dxaOrig="585" w:dyaOrig="405" w14:anchorId="1A174A3A">
          <v:shape id="_x0000_i1147" type="#_x0000_t75" style="width:29.25pt;height:20.25pt" o:ole="">
            <v:imagedata r:id="rId196" o:title=""/>
          </v:shape>
          <o:OLEObject Type="Embed" ProgID="Equation.DSMT4" ShapeID="_x0000_i1147" DrawAspect="Content" ObjectID="_1685729736" r:id="rId227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</w:t>
      </w:r>
      <w:r w:rsidRPr="00F45AB8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  <w:lang w:val="vi-VN"/>
        </w:rPr>
        <w:object w:dxaOrig="735" w:dyaOrig="615" w14:anchorId="0A875A55">
          <v:shape id="_x0000_i1148" type="#_x0000_t75" style="width:36.75pt;height:30.75pt" o:ole="">
            <v:imagedata r:id="rId228" o:title=""/>
          </v:shape>
          <o:OLEObject Type="Embed" ProgID="Equation.DSMT4" ShapeID="_x0000_i1148" DrawAspect="Content" ObjectID="_1685729737" r:id="rId229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8AC314C" w14:textId="77777777" w:rsidR="00331B32" w:rsidRPr="00F45AB8" w:rsidRDefault="00331B32" w:rsidP="00D62C9A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Phương trình </w:t>
      </w:r>
      <w:r w:rsidRPr="00F45AB8">
        <w:rPr>
          <w:position w:val="-6"/>
        </w:rPr>
        <w:object w:dxaOrig="1065" w:dyaOrig="330" w14:anchorId="05A11865">
          <v:shape id="_x0000_i1149" type="#_x0000_t75" style="width:53.25pt;height:16.5pt" o:ole="">
            <v:imagedata r:id="rId230" o:title=""/>
          </v:shape>
          <o:OLEObject Type="Embed" ProgID="Equation.DSMT4" ShapeID="_x0000_i1149" DrawAspect="Content" ObjectID="_1685729738" r:id="rId231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có nghiệm là</w:t>
      </w:r>
    </w:p>
    <w:p w14:paraId="50EBD4E0" w14:textId="77777777" w:rsidR="00331B32" w:rsidRPr="00F45AB8" w:rsidRDefault="00331B32" w:rsidP="00331B3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F45AB8">
        <w:rPr>
          <w:rFonts w:ascii="Times New Roman" w:hAnsi="Times New Roman" w:cs="Times New Roman"/>
          <w:color w:val="000000" w:themeColor="text1"/>
          <w:position w:val="-60"/>
          <w:sz w:val="24"/>
          <w:szCs w:val="24"/>
        </w:rPr>
        <w:object w:dxaOrig="2445" w:dyaOrig="1320" w14:anchorId="10317FEF">
          <v:shape id="_x0000_i1150" type="#_x0000_t75" style="width:122.25pt;height:66pt" o:ole="">
            <v:imagedata r:id="rId232" o:title=""/>
          </v:shape>
          <o:OLEObject Type="Embed" ProgID="Equation.DSMT4" ShapeID="_x0000_i1150" DrawAspect="Content" ObjectID="_1685729739" r:id="rId233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2526BEC" w14:textId="77777777" w:rsidR="00331B32" w:rsidRPr="00F45AB8" w:rsidRDefault="00331B32" w:rsidP="00331B3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5AB8">
        <w:rPr>
          <w:rFonts w:ascii="Times New Roman" w:hAnsi="Times New Roman" w:cs="Times New Roman"/>
          <w:color w:val="000000" w:themeColor="text1"/>
          <w:position w:val="-60"/>
          <w:sz w:val="24"/>
          <w:szCs w:val="24"/>
        </w:rPr>
        <w:object w:dxaOrig="2325" w:dyaOrig="1320" w14:anchorId="5605B1DD">
          <v:shape id="_x0000_i1151" type="#_x0000_t75" style="width:116.25pt;height:66pt" o:ole="">
            <v:imagedata r:id="rId234" o:title=""/>
          </v:shape>
          <o:OLEObject Type="Embed" ProgID="Equation.DSMT4" ShapeID="_x0000_i1151" DrawAspect="Content" ObjectID="_1685729740" r:id="rId235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F02E858" w14:textId="77777777" w:rsidR="00331B32" w:rsidRPr="00F45AB8" w:rsidRDefault="00331B32" w:rsidP="00331B3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F45AB8">
        <w:rPr>
          <w:rFonts w:ascii="Times New Roman" w:hAnsi="Times New Roman" w:cs="Times New Roman"/>
          <w:color w:val="000000" w:themeColor="text1"/>
          <w:position w:val="-60"/>
          <w:sz w:val="24"/>
          <w:szCs w:val="24"/>
        </w:rPr>
        <w:object w:dxaOrig="2385" w:dyaOrig="1320" w14:anchorId="33855469">
          <v:shape id="_x0000_i1152" type="#_x0000_t75" style="width:119.25pt;height:66pt" o:ole="">
            <v:imagedata r:id="rId236" o:title=""/>
          </v:shape>
          <o:OLEObject Type="Embed" ProgID="Equation.DSMT4" ShapeID="_x0000_i1152" DrawAspect="Content" ObjectID="_1685729741" r:id="rId237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D9846DF" w14:textId="77777777" w:rsidR="00331B32" w:rsidRPr="00F45AB8" w:rsidRDefault="00331B32" w:rsidP="00331B3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F45AB8">
        <w:rPr>
          <w:rFonts w:ascii="Times New Roman" w:hAnsi="Times New Roman" w:cs="Times New Roman"/>
          <w:color w:val="000000" w:themeColor="text1"/>
          <w:position w:val="-60"/>
          <w:sz w:val="24"/>
          <w:szCs w:val="24"/>
        </w:rPr>
        <w:object w:dxaOrig="2445" w:dyaOrig="1320" w14:anchorId="1D0413EB">
          <v:shape id="_x0000_i1153" type="#_x0000_t75" style="width:122.25pt;height:66pt" o:ole="">
            <v:imagedata r:id="rId238" o:title=""/>
          </v:shape>
          <o:OLEObject Type="Embed" ProgID="Equation.DSMT4" ShapeID="_x0000_i1153" DrawAspect="Content" ObjectID="_1685729742" r:id="rId239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5E3ADC1" w14:textId="4C8E5D33" w:rsidR="00331B32" w:rsidRPr="00F45AB8" w:rsidRDefault="00741FA6" w:rsidP="00331B32">
      <w:pPr>
        <w:spacing w:line="276" w:lineRule="auto"/>
        <w:ind w:left="99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41FA6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3A8DAFA9" w14:textId="77777777" w:rsidR="00331B32" w:rsidRPr="00F45AB8" w:rsidRDefault="00331B32" w:rsidP="00331B32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position w:val="-84"/>
          <w:sz w:val="24"/>
          <w:szCs w:val="24"/>
        </w:rPr>
        <w:object w:dxaOrig="3945" w:dyaOrig="5040" w14:anchorId="407CD4B2">
          <v:shape id="_x0000_i1154" type="#_x0000_t75" style="width:197.25pt;height:252pt" o:ole="">
            <v:imagedata r:id="rId240" o:title=""/>
          </v:shape>
          <o:OLEObject Type="Embed" ProgID="Equation.DSMT4" ShapeID="_x0000_i1154" DrawAspect="Content" ObjectID="_1685729743" r:id="rId241"/>
        </w:object>
      </w:r>
    </w:p>
    <w:p w14:paraId="48C87BD0" w14:textId="2B0C906C" w:rsidR="00331B32" w:rsidRDefault="00331B32" w:rsidP="00331B32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Vậy </w:t>
      </w:r>
      <w:r w:rsidRPr="00F45AB8">
        <w:rPr>
          <w:rFonts w:ascii="Times New Roman" w:hAnsi="Times New Roman" w:cs="Times New Roman"/>
          <w:color w:val="000000" w:themeColor="text1"/>
          <w:position w:val="-60"/>
          <w:sz w:val="24"/>
          <w:szCs w:val="24"/>
        </w:rPr>
        <w:object w:dxaOrig="2325" w:dyaOrig="1320" w14:anchorId="0FF87E98">
          <v:shape id="_x0000_i1155" type="#_x0000_t75" style="width:116.25pt;height:66pt" o:ole="">
            <v:imagedata r:id="rId242" o:title=""/>
          </v:shape>
          <o:OLEObject Type="Embed" ProgID="Equation.DSMT4" ShapeID="_x0000_i1155" DrawAspect="Content" ObjectID="_1685729744" r:id="rId243"/>
        </w:object>
      </w:r>
      <w:r w:rsidRPr="00F45AB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3D52D7D" w14:textId="77777777" w:rsidR="00E267A1" w:rsidRPr="00BE5059" w:rsidRDefault="00E267A1" w:rsidP="00E267A1">
      <w:pPr>
        <w:tabs>
          <w:tab w:val="left" w:pos="992"/>
        </w:tabs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BE5059">
        <w:rPr>
          <w:rFonts w:ascii="Chu Van An" w:hAnsi="Chu Van An" w:cs="Chu Van An"/>
          <w:b/>
          <w:color w:val="0000FF"/>
          <w:sz w:val="24"/>
          <w:szCs w:val="24"/>
        </w:rPr>
        <w:t>Câu</w:t>
      </w:r>
      <w:r w:rsidRPr="00BE505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BE5059">
        <w:rPr>
          <w:rFonts w:ascii="Chu Van An" w:hAnsi="Chu Van An" w:cs="Chu Van An"/>
          <w:b/>
          <w:color w:val="0000FF"/>
          <w:sz w:val="24"/>
          <w:szCs w:val="24"/>
        </w:rPr>
        <w:t>10.</w:t>
      </w:r>
      <w:r w:rsidRPr="00BE5059">
        <w:rPr>
          <w:rFonts w:ascii="Chu Van An" w:hAnsi="Chu Van An" w:cs="Chu Van An"/>
          <w:sz w:val="24"/>
          <w:szCs w:val="24"/>
        </w:rPr>
        <w:t xml:space="preserve"> Tất cả nghiệm của phương trình </w:t>
      </w:r>
      <w:r w:rsidRPr="00BE5059">
        <w:rPr>
          <w:rFonts w:ascii="Chu Van An" w:hAnsi="Chu Van An" w:cs="Chu Van An"/>
          <w:position w:val="-18"/>
          <w:sz w:val="24"/>
          <w:szCs w:val="24"/>
        </w:rPr>
        <w:object w:dxaOrig="2500" w:dyaOrig="480" w14:anchorId="4472DE5B">
          <v:shape id="_x0000_i1642" type="#_x0000_t75" style="width:125.25pt;height:24pt" o:ole="">
            <v:imagedata r:id="rId244" o:title=""/>
          </v:shape>
          <o:OLEObject Type="Embed" ProgID="Equation.DSMT4" ShapeID="_x0000_i1642" DrawAspect="Content" ObjectID="_1685729745" r:id="rId245"/>
        </w:object>
      </w:r>
      <w:r w:rsidRPr="00BE5059">
        <w:rPr>
          <w:rFonts w:ascii="Chu Van An" w:hAnsi="Chu Van An" w:cs="Chu Van An"/>
          <w:sz w:val="24"/>
          <w:szCs w:val="24"/>
        </w:rPr>
        <w:t xml:space="preserve"> là  </w:t>
      </w:r>
    </w:p>
    <w:p w14:paraId="543F01CE" w14:textId="77777777" w:rsidR="00E267A1" w:rsidRPr="00BE5059" w:rsidRDefault="00E267A1" w:rsidP="00E267A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sz w:val="24"/>
          <w:szCs w:val="24"/>
        </w:rPr>
      </w:pPr>
      <w:r w:rsidRPr="00BE5059">
        <w:rPr>
          <w:rFonts w:ascii="Chu Van An" w:hAnsi="Chu Van An" w:cs="Chu Van An"/>
          <w:b/>
          <w:color w:val="0000FF"/>
          <w:sz w:val="24"/>
          <w:szCs w:val="24"/>
        </w:rPr>
        <w:t>A.</w:t>
      </w:r>
      <w:r w:rsidRPr="00BE5059">
        <w:rPr>
          <w:rFonts w:ascii="Chu Van An" w:hAnsi="Chu Van An" w:cs="Chu Van An"/>
          <w:sz w:val="24"/>
          <w:szCs w:val="24"/>
        </w:rPr>
        <w:t xml:space="preserve"> </w:t>
      </w:r>
      <w:r w:rsidRPr="00BE5059">
        <w:rPr>
          <w:rFonts w:ascii="Chu Van An" w:hAnsi="Chu Van An" w:cs="Chu Van An"/>
          <w:position w:val="-24"/>
          <w:sz w:val="24"/>
          <w:szCs w:val="24"/>
        </w:rPr>
        <w:object w:dxaOrig="910" w:dyaOrig="620" w14:anchorId="05C911D1">
          <v:shape id="_x0000_i1643" type="#_x0000_t75" style="width:46.5pt;height:31.5pt" o:ole="">
            <v:imagedata r:id="rId246" o:title=""/>
          </v:shape>
          <o:OLEObject Type="Embed" ProgID="Equation.DSMT4" ShapeID="_x0000_i1643" DrawAspect="Content" ObjectID="_1685729746" r:id="rId247"/>
        </w:object>
      </w:r>
      <w:r w:rsidRPr="00BE5059">
        <w:rPr>
          <w:rFonts w:ascii="Chu Van An" w:hAnsi="Chu Van An" w:cs="Chu Van An"/>
          <w:color w:val="000000"/>
          <w:sz w:val="24"/>
          <w:szCs w:val="24"/>
        </w:rPr>
        <w:t>.</w:t>
      </w:r>
      <w:r w:rsidRPr="00BE5059">
        <w:rPr>
          <w:rFonts w:ascii="Chu Van An" w:hAnsi="Chu Van An" w:cs="Chu Van An"/>
          <w:sz w:val="24"/>
          <w:szCs w:val="24"/>
        </w:rPr>
        <w:tab/>
      </w:r>
      <w:r w:rsidRPr="00BE5059">
        <w:rPr>
          <w:rFonts w:ascii="Chu Van An" w:hAnsi="Chu Van An" w:cs="Chu Van An"/>
          <w:b/>
          <w:color w:val="0000FF"/>
          <w:sz w:val="24"/>
          <w:szCs w:val="24"/>
        </w:rPr>
        <w:t>B.</w:t>
      </w:r>
      <w:r w:rsidRPr="00BE5059">
        <w:rPr>
          <w:rFonts w:ascii="Chu Van An" w:hAnsi="Chu Van An" w:cs="Chu Van An"/>
          <w:sz w:val="24"/>
          <w:szCs w:val="24"/>
        </w:rPr>
        <w:t xml:space="preserve"> </w:t>
      </w:r>
      <w:r w:rsidRPr="00BE5059">
        <w:rPr>
          <w:rFonts w:ascii="Chu Van An" w:hAnsi="Chu Van An" w:cs="Chu Van An"/>
          <w:position w:val="-24"/>
          <w:sz w:val="24"/>
          <w:szCs w:val="24"/>
        </w:rPr>
        <w:object w:dxaOrig="760" w:dyaOrig="620" w14:anchorId="0DBD40B7">
          <v:shape id="_x0000_i1644" type="#_x0000_t75" style="width:37.5pt;height:31.5pt" o:ole="">
            <v:imagedata r:id="rId248" o:title=""/>
          </v:shape>
          <o:OLEObject Type="Embed" ProgID="Equation.DSMT4" ShapeID="_x0000_i1644" DrawAspect="Content" ObjectID="_1685729747" r:id="rId249"/>
        </w:object>
      </w:r>
      <w:r w:rsidRPr="00BE5059">
        <w:rPr>
          <w:rFonts w:ascii="Chu Van An" w:hAnsi="Chu Van An" w:cs="Chu Van An"/>
          <w:color w:val="000000"/>
          <w:sz w:val="24"/>
          <w:szCs w:val="24"/>
        </w:rPr>
        <w:t>.</w:t>
      </w:r>
      <w:r w:rsidRPr="00BE5059">
        <w:rPr>
          <w:rFonts w:ascii="Chu Van An" w:hAnsi="Chu Van An" w:cs="Chu Van An"/>
          <w:sz w:val="24"/>
          <w:szCs w:val="24"/>
        </w:rPr>
        <w:tab/>
      </w:r>
      <w:r w:rsidRPr="00BE5059">
        <w:rPr>
          <w:rFonts w:ascii="Chu Van An" w:hAnsi="Chu Van An" w:cs="Chu Van An"/>
          <w:b/>
          <w:color w:val="0000FF"/>
          <w:sz w:val="24"/>
          <w:szCs w:val="24"/>
        </w:rPr>
        <w:t>C.</w:t>
      </w:r>
      <w:r w:rsidRPr="00BE5059">
        <w:rPr>
          <w:rFonts w:ascii="Chu Van An" w:hAnsi="Chu Van An" w:cs="Chu Van An"/>
          <w:sz w:val="24"/>
          <w:szCs w:val="24"/>
        </w:rPr>
        <w:t xml:space="preserve"> </w:t>
      </w:r>
      <w:r w:rsidRPr="00BE5059">
        <w:rPr>
          <w:rFonts w:ascii="Chu Van An" w:hAnsi="Chu Van An" w:cs="Chu Van An"/>
          <w:position w:val="-24"/>
          <w:sz w:val="24"/>
          <w:szCs w:val="24"/>
        </w:rPr>
        <w:object w:dxaOrig="880" w:dyaOrig="620" w14:anchorId="30687264">
          <v:shape id="_x0000_i1645" type="#_x0000_t75" style="width:43.5pt;height:31.5pt" o:ole="">
            <v:imagedata r:id="rId250" o:title=""/>
          </v:shape>
          <o:OLEObject Type="Embed" ProgID="Equation.DSMT4" ShapeID="_x0000_i1645" DrawAspect="Content" ObjectID="_1685729748" r:id="rId251"/>
        </w:object>
      </w:r>
      <w:r w:rsidRPr="00BE5059">
        <w:rPr>
          <w:rFonts w:ascii="Chu Van An" w:hAnsi="Chu Van An" w:cs="Chu Van An"/>
          <w:color w:val="000000"/>
          <w:sz w:val="24"/>
          <w:szCs w:val="24"/>
        </w:rPr>
        <w:t>.</w:t>
      </w:r>
      <w:r w:rsidRPr="00BE5059">
        <w:rPr>
          <w:rFonts w:ascii="Chu Van An" w:hAnsi="Chu Van An" w:cs="Chu Van An"/>
          <w:sz w:val="24"/>
          <w:szCs w:val="24"/>
        </w:rPr>
        <w:tab/>
      </w:r>
      <w:r w:rsidRPr="00BE5059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D.</w:t>
      </w:r>
      <w:r w:rsidRPr="00BE5059">
        <w:rPr>
          <w:rFonts w:ascii="Chu Van An" w:hAnsi="Chu Van An" w:cs="Chu Van An"/>
          <w:b/>
          <w:bCs/>
          <w:sz w:val="24"/>
          <w:szCs w:val="24"/>
        </w:rPr>
        <w:t xml:space="preserve"> </w:t>
      </w:r>
      <w:r w:rsidRPr="00BE5059">
        <w:rPr>
          <w:rFonts w:ascii="Chu Van An" w:hAnsi="Chu Van An" w:cs="Chu Van An"/>
          <w:position w:val="-24"/>
          <w:sz w:val="24"/>
          <w:szCs w:val="24"/>
        </w:rPr>
        <w:object w:dxaOrig="1430" w:dyaOrig="620" w14:anchorId="31F92BDD">
          <v:shape id="_x0000_i1646" type="#_x0000_t75" style="width:71.25pt;height:31.5pt" o:ole="">
            <v:imagedata r:id="rId252" o:title=""/>
          </v:shape>
          <o:OLEObject Type="Embed" ProgID="Equation.DSMT4" ShapeID="_x0000_i1646" DrawAspect="Content" ObjectID="_1685729749" r:id="rId253"/>
        </w:object>
      </w:r>
      <w:r w:rsidRPr="00BE505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0351D2C" w14:textId="77777777" w:rsidR="00E267A1" w:rsidRPr="00BE5059" w:rsidRDefault="00E267A1" w:rsidP="00E267A1">
      <w:pPr>
        <w:tabs>
          <w:tab w:val="left" w:pos="2268"/>
        </w:tabs>
        <w:ind w:left="964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E505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0ACD296" w14:textId="77777777" w:rsidR="00E267A1" w:rsidRPr="00BE5059" w:rsidRDefault="00E267A1" w:rsidP="00E267A1">
      <w:pPr>
        <w:tabs>
          <w:tab w:val="left" w:pos="2268"/>
        </w:tabs>
        <w:ind w:left="964"/>
        <w:rPr>
          <w:rFonts w:ascii="Chu Van An" w:hAnsi="Chu Van An" w:cs="Chu Van An"/>
          <w:sz w:val="24"/>
          <w:szCs w:val="24"/>
        </w:rPr>
      </w:pPr>
      <w:r w:rsidRPr="00BE5059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BE5059">
        <w:rPr>
          <w:rFonts w:ascii="Chu Van An" w:hAnsi="Chu Van An" w:cs="Chu Van An"/>
          <w:position w:val="-34"/>
          <w:sz w:val="24"/>
          <w:szCs w:val="24"/>
        </w:rPr>
        <w:object w:dxaOrig="6979" w:dyaOrig="800" w14:anchorId="3F148657">
          <v:shape id="_x0000_i1647" type="#_x0000_t75" style="width:348.75pt;height:40.5pt" o:ole="">
            <v:imagedata r:id="rId254" o:title=""/>
          </v:shape>
          <o:OLEObject Type="Embed" ProgID="Equation.DSMT4" ShapeID="_x0000_i1647" DrawAspect="Content" ObjectID="_1685729750" r:id="rId255"/>
        </w:object>
      </w:r>
      <w:r w:rsidRPr="00BE5059">
        <w:rPr>
          <w:rFonts w:ascii="Chu Van An" w:hAnsi="Chu Van An" w:cs="Chu Van An"/>
          <w:sz w:val="24"/>
          <w:szCs w:val="24"/>
        </w:rPr>
        <w:t>.</w:t>
      </w:r>
    </w:p>
    <w:p w14:paraId="6117A7C5" w14:textId="77777777" w:rsidR="00E267A1" w:rsidRPr="00BE5059" w:rsidRDefault="00E267A1" w:rsidP="00E267A1">
      <w:pPr>
        <w:tabs>
          <w:tab w:val="left" w:pos="2268"/>
        </w:tabs>
        <w:ind w:left="964"/>
        <w:rPr>
          <w:rFonts w:ascii="Chu Van An" w:hAnsi="Chu Van An" w:cs="Chu Van An"/>
          <w:sz w:val="24"/>
          <w:szCs w:val="24"/>
        </w:rPr>
      </w:pPr>
      <w:r w:rsidRPr="00BE5059">
        <w:rPr>
          <w:rFonts w:ascii="Chu Van An" w:hAnsi="Chu Van An" w:cs="Chu Van An"/>
          <w:sz w:val="24"/>
          <w:szCs w:val="24"/>
        </w:rPr>
        <w:t xml:space="preserve">Vậy nghiệm của phương trình trên là: </w:t>
      </w:r>
      <w:r w:rsidRPr="00BE5059">
        <w:rPr>
          <w:rFonts w:ascii="Chu Van An" w:hAnsi="Chu Van An" w:cs="Chu Van An"/>
          <w:position w:val="-24"/>
          <w:sz w:val="24"/>
          <w:szCs w:val="24"/>
        </w:rPr>
        <w:object w:dxaOrig="2220" w:dyaOrig="620" w14:anchorId="11729545">
          <v:shape id="_x0000_i1648" type="#_x0000_t75" style="width:111pt;height:31.5pt" o:ole="">
            <v:imagedata r:id="rId256" o:title=""/>
          </v:shape>
          <o:OLEObject Type="Embed" ProgID="Equation.DSMT4" ShapeID="_x0000_i1648" DrawAspect="Content" ObjectID="_1685729751" r:id="rId257"/>
        </w:object>
      </w:r>
      <w:r w:rsidRPr="00BE5059">
        <w:rPr>
          <w:rFonts w:ascii="Chu Van An" w:hAnsi="Chu Van An" w:cs="Chu Van An"/>
          <w:sz w:val="24"/>
          <w:szCs w:val="24"/>
        </w:rPr>
        <w:t>.</w:t>
      </w:r>
    </w:p>
    <w:p w14:paraId="5A042CBF" w14:textId="745F3884" w:rsidR="00D10590" w:rsidRPr="00951817" w:rsidRDefault="00447733" w:rsidP="0095181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40815F9" wp14:editId="67FDBDA9">
                <wp:extent cx="6547104" cy="1771650"/>
                <wp:effectExtent l="0" t="19050" r="25400" b="19050"/>
                <wp:docPr id="49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771650"/>
                          <a:chOff x="0" y="0"/>
                          <a:chExt cx="6547104" cy="1721462"/>
                        </a:xfrm>
                      </wpg:grpSpPr>
                      <wps:wsp>
                        <wps:cNvPr id="49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36"/>
                            <a:ext cx="6547104" cy="146032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8A1B1F" w14:textId="77777777" w:rsidR="00447733" w:rsidRDefault="00447733" w:rsidP="0044773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0A0F36" w14:textId="77777777" w:rsidR="004B5556" w:rsidRPr="004E4A10" w:rsidRDefault="004B5556" w:rsidP="004B555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0D455C83" w14:textId="4CE93AAD" w:rsidR="004B5556" w:rsidRPr="004451A0" w:rsidRDefault="004B5556" w:rsidP="00D62C9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Đặt t = sinx (cosx, tanx, cotx)</w:t>
                              </w:r>
                            </w:p>
                            <w:p w14:paraId="38FAC63D" w14:textId="62E70F27" w:rsidR="004B5556" w:rsidRPr="004451A0" w:rsidRDefault="004B5556" w:rsidP="00D62C9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Đưa về PT: at</w:t>
                              </w: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+ bt + c = 0</w:t>
                              </w:r>
                              <w:r w:rsidR="004451A0"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, giải tìm t thỏa và suy ra nghiệm theo x.</w:t>
                              </w:r>
                            </w:p>
                            <w:p w14:paraId="0793D1EE" w14:textId="0C61F269" w:rsidR="004B5556" w:rsidRPr="00E80D52" w:rsidRDefault="004B5556" w:rsidP="00D62C9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4451A0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Chú ý</w:t>
                              </w:r>
                              <w:r w:rsidRPr="009C1218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Nếu đặt t = sinx (cosx) thì cần có điều kiện –1 </w:t>
                              </w:r>
                              <w:r w:rsidRPr="004451A0">
                                <w:rPr>
                                  <w:iCs/>
                                  <w:sz w:val="24"/>
                                  <w:szCs w:val="24"/>
                                </w:rPr>
                                <w:sym w:font="Symbol" w:char="F0A3"/>
                              </w: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t </w:t>
                              </w:r>
                              <w:r w:rsidRPr="004451A0">
                                <w:rPr>
                                  <w:iCs/>
                                  <w:sz w:val="24"/>
                                  <w:szCs w:val="24"/>
                                </w:rPr>
                                <w:sym w:font="Symbol" w:char="F0A3"/>
                              </w:r>
                              <w:r w:rsidRPr="004451A0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1</w:t>
                              </w:r>
                            </w:p>
                            <w:p w14:paraId="249D5CD8" w14:textId="6E235FEE" w:rsidR="00E80D52" w:rsidRPr="00E80D52" w:rsidRDefault="00E80D52" w:rsidP="00D62C9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Trắc nghiệm: </w:t>
                              </w:r>
                              <w:r w:rsidR="001E236F">
                                <w:rPr>
                                  <w:rFonts w:ascii="Chu Van An" w:hAnsi="Chu Van An" w:cs="Chu Van An"/>
                                  <w:i/>
                                  <w:color w:val="C00000"/>
                                  <w:sz w:val="24"/>
                                  <w:szCs w:val="24"/>
                                </w:rPr>
                                <w:t>C</w:t>
                              </w:r>
                              <w:r w:rsidRPr="00E80D52">
                                <w:rPr>
                                  <w:rFonts w:ascii="Chu Van An" w:hAnsi="Chu Van An" w:cs="Chu Van An"/>
                                  <w:i/>
                                  <w:color w:val="C00000"/>
                                  <w:sz w:val="24"/>
                                  <w:szCs w:val="24"/>
                                </w:rPr>
                                <w:t>ó thể giải nhanh không nhất thiết đặt t.</w:t>
                              </w:r>
                            </w:p>
                            <w:p w14:paraId="1055BF6B" w14:textId="77777777" w:rsidR="00447733" w:rsidRPr="00993994" w:rsidRDefault="00447733" w:rsidP="00447733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00" name="Group 500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501" name="Group 501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502" name="Group 502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503" name="Rectangle: Single Corner Snipped 503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04" name="Group 504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505" name="Group 505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506" name="Arrow: Chevron 506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3F6494E" w14:textId="77777777" w:rsidR="00447733" w:rsidRPr="00860D7E" w:rsidRDefault="00447733" w:rsidP="00447733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E54F04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 xml:space="preserve">Phương trình bậc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2</w:t>
                                        </w:r>
                                        <w:r w:rsidRPr="00E54F04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 xml:space="preserve"> theo một hàm số lượng giác</w:t>
                                        </w:r>
                                      </w:p>
                                      <w:p w14:paraId="5E210477" w14:textId="77777777" w:rsidR="00447733" w:rsidRDefault="00447733" w:rsidP="00447733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07" name="Group 50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08" name="Freeform: Shape 50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0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3B5222C" w14:textId="77777777" w:rsidR="00447733" w:rsidRDefault="00447733" w:rsidP="00447733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10" name="Group 51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511" name="Freeform: Shape 51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5" name="Flowchart: Terminator 7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6" name="Flowchart: Direct Access Storage 7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3" name="Group 11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4" name="Flowchart: Preparation 11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6ECBCC3" w14:textId="137D1561" w:rsidR="00447733" w:rsidRDefault="00447733" w:rsidP="00447733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Pr="00B36478">
                                    <w:rPr>
                                      <w:rFonts w:ascii="Cambria Math" w:eastAsia="Times New Roman" w:hAnsi="Cambria Math" w:cs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40815F9" id="_x0000_s1104" style="width:515.5pt;height:139.5pt;mso-position-horizontal-relative:char;mso-position-vertical-relative:line" coordsize="65471,17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">
                <v:shape id="Rectangle: Diagonal Corners Rounded 1" o:spid="_x0000_s1105" style="position:absolute;top:2611;width:65471;height:1460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04997;6547104,1446497;6532329,1460326;112179,1460326;0,1355329;0,13829;14775,0" o:connectangles="0,0,0,0,0,0,0,0,0" textboxrect="0,0,6435090,1533525"/>
                  <v:textbox>
                    <w:txbxContent>
                      <w:p w14:paraId="248A1B1F" w14:textId="77777777" w:rsidR="00447733" w:rsidRDefault="00447733" w:rsidP="0044773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0A0F36" w14:textId="77777777" w:rsidR="004B5556" w:rsidRPr="004E4A10" w:rsidRDefault="004B5556" w:rsidP="004B555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0D455C83" w14:textId="4CE93AAD" w:rsidR="004B5556" w:rsidRPr="004451A0" w:rsidRDefault="004B5556" w:rsidP="00D62C9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Đặt t = sinx (cosx, tanx, cotx)</w:t>
                        </w:r>
                      </w:p>
                      <w:p w14:paraId="38FAC63D" w14:textId="62E70F27" w:rsidR="004B5556" w:rsidRPr="004451A0" w:rsidRDefault="004B5556" w:rsidP="00D62C9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Đưa về PT: at</w:t>
                        </w: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+ bt + c = 0</w:t>
                        </w:r>
                        <w:r w:rsidR="004451A0"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>, giải tìm t thỏa và suy ra nghiệm theo x.</w:t>
                        </w:r>
                      </w:p>
                      <w:p w14:paraId="0793D1EE" w14:textId="0C61F269" w:rsidR="004B5556" w:rsidRPr="00E80D52" w:rsidRDefault="004B5556" w:rsidP="00D62C9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4451A0"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>Chú ý</w:t>
                        </w:r>
                        <w:r w:rsidRPr="009C1218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: </w:t>
                        </w: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Nếu đặt t = sinx (cosx) thì cần có điều kiện –1 </w:t>
                        </w:r>
                        <w:r w:rsidRPr="004451A0">
                          <w:rPr>
                            <w:iCs/>
                            <w:sz w:val="24"/>
                            <w:szCs w:val="24"/>
                          </w:rPr>
                          <w:sym w:font="Symbol" w:char="F0A3"/>
                        </w: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t </w:t>
                        </w:r>
                        <w:r w:rsidRPr="004451A0">
                          <w:rPr>
                            <w:iCs/>
                            <w:sz w:val="24"/>
                            <w:szCs w:val="24"/>
                          </w:rPr>
                          <w:sym w:font="Symbol" w:char="F0A3"/>
                        </w:r>
                        <w:r w:rsidRPr="004451A0"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  <w:t xml:space="preserve"> 1</w:t>
                        </w:r>
                      </w:p>
                      <w:p w14:paraId="249D5CD8" w14:textId="6E235FEE" w:rsidR="00E80D52" w:rsidRPr="00E80D52" w:rsidRDefault="00E80D52" w:rsidP="00D62C9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Trắc nghiệm: </w:t>
                        </w:r>
                        <w:r w:rsidR="001E236F">
                          <w:rPr>
                            <w:rFonts w:ascii="Chu Van An" w:hAnsi="Chu Van An" w:cs="Chu Van An"/>
                            <w:i/>
                            <w:color w:val="C00000"/>
                            <w:sz w:val="24"/>
                            <w:szCs w:val="24"/>
                          </w:rPr>
                          <w:t>C</w:t>
                        </w:r>
                        <w:r w:rsidRPr="00E80D52">
                          <w:rPr>
                            <w:rFonts w:ascii="Chu Van An" w:hAnsi="Chu Van An" w:cs="Chu Van An"/>
                            <w:i/>
                            <w:color w:val="C00000"/>
                            <w:sz w:val="24"/>
                            <w:szCs w:val="24"/>
                          </w:rPr>
                          <w:t>ó thể giải nhanh không nhất thiết đặt t.</w:t>
                        </w:r>
                      </w:p>
                      <w:p w14:paraId="1055BF6B" w14:textId="77777777" w:rsidR="00447733" w:rsidRPr="00993994" w:rsidRDefault="00447733" w:rsidP="00447733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500" o:spid="_x0000_s1106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zZF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5ocz4QjI/S8AAAD//wMAUEsBAi0AFAAGAAgAAAAhANvh9svuAAAAhQEAABMAAAAAAAAAAAAA&#10;AAAAAAAAAFtDb250ZW50X1R5cGVzXS54bWxQSwECLQAUAAYACAAAACEAWvQsW78AAAAVAQAACwAA&#10;AAAAAAAAAAAAAAAfAQAAX3JlbHMvLnJlbHNQSwECLQAUAAYACAAAACEAUEs2RcMAAADcAAAADwAA&#10;AAAAAAAAAAAAAAAHAgAAZHJzL2Rvd25yZXYueG1sUEsFBgAAAAADAAMAtwAAAPcCAAAAAA==&#10;">
                  <v:group id="Group 501" o:spid="_x0000_s1107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5PexQAAANw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">
                    <v:group id="Group 502" o:spid="_x0000_s1108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Q2p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fN4Bo8z4QjI1S8AAAD//wMAUEsBAi0AFAAGAAgAAAAhANvh9svuAAAAhQEAABMAAAAAAAAA&#10;AAAAAAAAAAAAAFtDb250ZW50X1R5cGVzXS54bWxQSwECLQAUAAYACAAAACEAWvQsW78AAAAVAQAA&#10;CwAAAAAAAAAAAAAAAAAfAQAAX3JlbHMvLnJlbHNQSwECLQAUAAYACAAAACEAz9UNqcYAAADcAAAA&#10;DwAAAAAAAAAAAAAAAAAHAgAAZHJzL2Rvd25yZXYueG1sUEsFBgAAAAADAAMAtwAAAPoCAAAAAA==&#10;">
                      <v:shape id="Rectangle: Single Corner Snipped 503" o:spid="_x0000_s1109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" path="m,l5384561,r223777,223777l5608338,447554,,447554,,xe" fillcolor="#efddf6 [663]" stroked="f" strokeweight="1.25pt">
                        <v:fill r:id="rId258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504" o:spid="_x0000_s1110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  <v:group id="Group 505" o:spid="_x0000_s1111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        <v:shape id="Arrow: Chevron 506" o:spid="_x0000_s1112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3F6494E" w14:textId="77777777" w:rsidR="00447733" w:rsidRPr="00860D7E" w:rsidRDefault="00447733" w:rsidP="00447733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E54F04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 xml:space="preserve">Phương trình bậc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2</w:t>
                                  </w:r>
                                  <w:r w:rsidRPr="00E54F04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 xml:space="preserve"> theo một hàm số lượng giác</w:t>
                                  </w:r>
                                </w:p>
                                <w:p w14:paraId="5E210477" w14:textId="77777777" w:rsidR="00447733" w:rsidRDefault="00447733" w:rsidP="00447733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507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          <v:shape id="Freeform: Shape 508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RpkwgAAANw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" filled="f" stroked="f">
                              <v:textbox>
                                <w:txbxContent>
                                  <w:p w14:paraId="33B5222C" w14:textId="77777777" w:rsidR="00447733" w:rsidRDefault="00447733" w:rsidP="00447733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10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CY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">
                          <v:shape id="Freeform: Shape 511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5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6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3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    <v:shape id="Flowchart: Preparation 114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46ECBCC3" w14:textId="137D1561" w:rsidR="00447733" w:rsidRDefault="00447733" w:rsidP="00447733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Pr="00B36478">
                              <w:rPr>
                                <w:rFonts w:ascii="Cambria Math" w:eastAsia="Times New Roman" w:hAnsi="Cambria Math" w:cs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14B225A" w14:textId="38773E6C" w:rsidR="00EC5D1C" w:rsidRPr="00951817" w:rsidRDefault="00EC5D1C" w:rsidP="0095181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9F7981C" w14:textId="77777777" w:rsidR="000D19A6" w:rsidRPr="00951817" w:rsidRDefault="000D19A6" w:rsidP="00D62C9A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Nghiệm của phương trình lượng giác: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2si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n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3sin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  <w:lang w:val="fr-FR"/>
        </w:rPr>
        <w:t xml:space="preserve"> thỏa điều kiện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≤x&lt;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</m:oMath>
      <w:r w:rsidRPr="00951817">
        <w:rPr>
          <w:rFonts w:ascii="Chu Van An" w:hAnsi="Chu Van An" w:cs="Chu Van An"/>
          <w:sz w:val="24"/>
          <w:szCs w:val="24"/>
          <w:lang w:val="fr-FR"/>
        </w:rPr>
        <w:t xml:space="preserve"> là</w:t>
      </w:r>
    </w:p>
    <w:p w14:paraId="4A932909" w14:textId="06FE0E41" w:rsidR="000D19A6" w:rsidRPr="00951817" w:rsidRDefault="002B665F" w:rsidP="0095181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33CC"/>
          <w:sz w:val="24"/>
          <w:szCs w:val="24"/>
        </w:rPr>
        <w:t>A.</w:t>
      </w:r>
      <w:r w:rsidR="000D19A6" w:rsidRPr="0095181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</m:den>
        </m:f>
      </m:oMath>
      <w:r w:rsidR="000D19A6" w:rsidRPr="00951817">
        <w:rPr>
          <w:rFonts w:ascii="Chu Van An" w:hAnsi="Chu Van An" w:cs="Chu Van An"/>
          <w:sz w:val="24"/>
          <w:szCs w:val="24"/>
        </w:rPr>
        <w:t>.</w:t>
      </w:r>
      <w:r w:rsidR="000D19A6"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bCs/>
          <w:color w:val="0033CC"/>
          <w:sz w:val="24"/>
          <w:szCs w:val="24"/>
        </w:rPr>
        <w:t>B.</w:t>
      </w:r>
      <w:r w:rsidR="000D19A6" w:rsidRPr="0095181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</m:oMath>
      <w:r w:rsidR="000D19A6" w:rsidRPr="00951817">
        <w:rPr>
          <w:rFonts w:ascii="Chu Van An" w:hAnsi="Chu Van An" w:cs="Chu Van An"/>
          <w:sz w:val="24"/>
          <w:szCs w:val="24"/>
        </w:rPr>
        <w:t>.</w:t>
      </w:r>
      <w:r w:rsidR="000D19A6"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bCs/>
          <w:color w:val="0033CC"/>
          <w:sz w:val="24"/>
          <w:szCs w:val="24"/>
        </w:rPr>
        <w:t>C.</w:t>
      </w:r>
      <w:r w:rsidR="000D19A6" w:rsidRPr="0095181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</m:oMath>
      <w:r w:rsidR="000D19A6"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bCs/>
          <w:color w:val="0033CC"/>
          <w:sz w:val="24"/>
          <w:szCs w:val="24"/>
        </w:rPr>
        <w:t>D.</w:t>
      </w:r>
      <w:r w:rsidR="000D19A6" w:rsidRPr="0095181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</m:den>
        </m:f>
      </m:oMath>
      <w:r w:rsidR="000D19A6" w:rsidRPr="00951817">
        <w:rPr>
          <w:rFonts w:ascii="Chu Van An" w:hAnsi="Chu Van An" w:cs="Chu Van An"/>
          <w:sz w:val="24"/>
          <w:szCs w:val="24"/>
        </w:rPr>
        <w:t>.</w:t>
      </w:r>
    </w:p>
    <w:p w14:paraId="0A9A2753" w14:textId="1731E17E" w:rsidR="000D19A6" w:rsidRPr="00951817" w:rsidRDefault="00741FA6" w:rsidP="0095181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6E34197" w14:textId="77777777" w:rsidR="000D19A6" w:rsidRPr="00951817" w:rsidRDefault="000D19A6" w:rsidP="00951817">
      <w:pPr>
        <w:spacing w:line="240" w:lineRule="auto"/>
        <w:ind w:left="992"/>
        <w:contextualSpacing/>
        <w:jc w:val="both"/>
        <w:rPr>
          <w:rFonts w:ascii="Chu Van An" w:hAnsi="Chu Van An" w:cs="Chu Van An"/>
          <w:bCs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2si</m:t>
          </m:r>
          <m:sSup>
            <m:sSupPr>
              <m:ctrlPr>
                <w:rPr>
                  <w:rFonts w:ascii="Cambria Math" w:hAnsi="Cambria Math" w:cs="Chu Van An"/>
                  <w:bCs/>
                  <w:sz w:val="24"/>
                  <w:szCs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n</m:t>
              </m:r>
            </m:e>
            <m:sup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2</m:t>
              </m:r>
            </m:sup>
          </m:sSup>
          <m:r>
            <w:rPr>
              <w:rFonts w:ascii="Cambria Math" w:hAnsi="Cambria Math" w:cs="Chu Van An"/>
              <w:sz w:val="24"/>
              <w:szCs w:val="24"/>
            </w:rPr>
            <m:t>x-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3sin</m:t>
          </m:r>
          <m:r>
            <w:rPr>
              <w:rFonts w:ascii="Cambria Math" w:hAnsi="Cambria Math" w:cs="Chu Van An"/>
              <w:sz w:val="24"/>
              <w:szCs w:val="24"/>
            </w:rPr>
            <m:t>x+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1</m:t>
          </m:r>
          <m:r>
            <w:rPr>
              <w:rFonts w:ascii="Cambria Math" w:hAnsi="Cambria Math" w:cs="Chu Van An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0</m:t>
          </m:r>
          <m:r>
            <w:rPr>
              <w:rFonts w:ascii="Cambria Math" w:hAnsi="Cambria Math" w:cs="Chu Van An"/>
              <w:sz w:val="24"/>
              <w:szCs w:val="24"/>
            </w:rPr>
            <m:t>⇔</m:t>
          </m:r>
          <m:d>
            <m:dPr>
              <m:begChr m:val="["/>
              <m:endChr m:val=""/>
              <m:ctrlPr>
                <w:rPr>
                  <w:rFonts w:ascii="Cambria Math" w:hAnsi="Cambria Math" w:cs="Chu Van An"/>
                  <w:bCs/>
                  <w:sz w:val="24"/>
                  <w:szCs w:val="24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hAnsi="Cambria Math" w:cs="Chu Van An"/>
                      <w:bCs/>
                      <w:sz w:val="24"/>
                      <w:szCs w:val="24"/>
                    </w:rPr>
                  </m:ctrlPr>
                </m:mPr>
                <m:m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sin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1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sin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f>
                      <m:fPr>
                        <m:ctrlPr>
                          <w:rPr>
                            <w:rFonts w:ascii="Cambria Math" w:hAnsi="Cambria Math" w:cs="Chu Van An"/>
                            <w:bCs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</m:e>
                </m:mr>
              </m:m>
            </m:e>
          </m:d>
          <m:r>
            <w:rPr>
              <w:rFonts w:ascii="Cambria Math" w:hAnsi="Cambria Math" w:cs="Chu Van An"/>
              <w:sz w:val="24"/>
              <w:szCs w:val="24"/>
            </w:rPr>
            <m:t>⇔</m:t>
          </m:r>
          <m:d>
            <m:dPr>
              <m:begChr m:val="["/>
              <m:endChr m:val=""/>
              <m:ctrlPr>
                <w:rPr>
                  <w:rFonts w:ascii="Cambria Math" w:hAnsi="Cambria Math" w:cs="Chu Van An"/>
                  <w:bCs/>
                  <w:sz w:val="24"/>
                  <w:szCs w:val="24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hAnsi="Cambria Math" w:cs="Chu Van An"/>
                      <w:bCs/>
                      <w:sz w:val="24"/>
                      <w:szCs w:val="24"/>
                    </w:rPr>
                  </m:ctrlPr>
                </m:mPr>
                <m:mr>
                  <m:e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f>
                      <m:fPr>
                        <m:ctrlPr>
                          <w:rPr>
                            <w:rFonts w:ascii="Cambria Math" w:hAnsi="Cambria Math" w:cs="Chu Van An"/>
                            <w:bCs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π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+k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π</m:t>
                    </m:r>
                  </m:e>
                </m:mr>
                <m:mr>
                  <m:e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f>
                      <m:fPr>
                        <m:ctrlPr>
                          <w:rPr>
                            <w:rFonts w:ascii="Cambria Math" w:hAnsi="Cambria Math" w:cs="Chu Van An"/>
                            <w:bCs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π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6</m:t>
                        </m:r>
                      </m:den>
                    </m:f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+k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π</m:t>
                    </m:r>
                  </m:e>
                </m:mr>
                <m:mr>
                  <m:e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f>
                      <m:fPr>
                        <m:ctrlPr>
                          <w:rPr>
                            <w:rFonts w:ascii="Cambria Math" w:hAnsi="Cambria Math" w:cs="Chu Van An"/>
                            <w:bCs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5</m:t>
                        </m:r>
                        <m: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π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6</m:t>
                        </m:r>
                      </m:den>
                    </m:f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+k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π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;</m:t>
          </m:r>
          <m:r>
            <w:rPr>
              <w:rFonts w:ascii="Cambria Math" w:hAnsi="Cambria Math" w:cs="Chu Van An"/>
              <w:sz w:val="24"/>
              <w:szCs w:val="24"/>
            </w:rPr>
            <m:t>k</m:t>
          </m:r>
          <m:r>
            <m:rPr>
              <m:scr m:val="double-struck"/>
            </m:rPr>
            <w:rPr>
              <w:rFonts w:ascii="Cambria Math" w:hAnsi="Cambria Math" w:cs="Chu Van An"/>
              <w:sz w:val="24"/>
              <w:szCs w:val="24"/>
            </w:rPr>
            <m:t>∈Z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.</m:t>
          </m:r>
        </m:oMath>
      </m:oMathPara>
    </w:p>
    <w:p w14:paraId="67581EA9" w14:textId="77777777" w:rsidR="000D19A6" w:rsidRPr="00951817" w:rsidRDefault="000D19A6" w:rsidP="00951817">
      <w:pPr>
        <w:spacing w:line="240" w:lineRule="auto"/>
        <w:ind w:left="992"/>
        <w:contextualSpacing/>
        <w:jc w:val="both"/>
        <w:rPr>
          <w:rFonts w:ascii="Chu Van An" w:hAnsi="Chu Van An" w:cs="Chu Van An"/>
          <w:bCs/>
          <w:sz w:val="24"/>
          <w:szCs w:val="24"/>
        </w:rPr>
      </w:pPr>
      <w:r w:rsidRPr="00951817">
        <w:rPr>
          <w:rFonts w:ascii="Chu Van An" w:hAnsi="Chu Van An" w:cs="Chu Van An"/>
          <w:bCs/>
          <w:sz w:val="24"/>
          <w:szCs w:val="24"/>
        </w:rPr>
        <w:t xml:space="preserve">Vì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≤x&lt;</m:t>
        </m:r>
        <m:f>
          <m:f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</m:oMath>
      <w:r w:rsidRPr="00951817">
        <w:rPr>
          <w:rFonts w:ascii="Chu Van An" w:hAnsi="Chu Van An" w:cs="Chu Van An"/>
          <w:bCs/>
          <w:sz w:val="24"/>
          <w:szCs w:val="24"/>
        </w:rPr>
        <w:t xml:space="preserve"> nên chỉ có nghiệm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</m:den>
        </m:f>
      </m:oMath>
      <w:r w:rsidRPr="00951817">
        <w:rPr>
          <w:rFonts w:ascii="Chu Van An" w:hAnsi="Chu Van An" w:cs="Chu Van An"/>
          <w:bCs/>
          <w:sz w:val="24"/>
          <w:szCs w:val="24"/>
        </w:rPr>
        <w:t>.</w:t>
      </w:r>
    </w:p>
    <w:p w14:paraId="3A9D2D4F" w14:textId="77777777" w:rsidR="000D19A6" w:rsidRPr="00951817" w:rsidRDefault="000D19A6" w:rsidP="00D62C9A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 xml:space="preserve">Tập nghiệm </w:t>
      </w:r>
      <m:oMath>
        <m:r>
          <w:rPr>
            <w:rFonts w:ascii="Cambria Math" w:hAnsi="Cambria Math" w:cs="Chu Van An"/>
            <w:sz w:val="24"/>
            <w:szCs w:val="24"/>
          </w:rPr>
          <m:t>S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của 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s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3cos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là</w:t>
      </w:r>
    </w:p>
    <w:p w14:paraId="3AE00977" w14:textId="5D78797E" w:rsidR="000D19A6" w:rsidRPr="00951817" w:rsidRDefault="002B665F" w:rsidP="0095181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A.</w:t>
      </w:r>
      <w:r w:rsidR="000D19A6"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den>
            </m:f>
          </m:e>
        </m:d>
      </m:oMath>
      <w:r w:rsidR="000D19A6" w:rsidRPr="00951817">
        <w:rPr>
          <w:rFonts w:ascii="Chu Van An" w:hAnsi="Chu Van An" w:cs="Chu Van An"/>
          <w:sz w:val="24"/>
          <w:szCs w:val="24"/>
        </w:rPr>
        <w:t>.</w:t>
      </w:r>
      <w:r w:rsidR="000D19A6"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B.</w:t>
      </w:r>
      <w:r w:rsidR="000D19A6"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</w:rPr>
              <m:t>∈Z</m:t>
            </m:r>
          </m:e>
        </m:d>
      </m:oMath>
      <w:r w:rsidR="000D19A6" w:rsidRPr="00951817">
        <w:rPr>
          <w:rFonts w:ascii="Chu Van An" w:hAnsi="Chu Van An" w:cs="Chu Van An"/>
          <w:sz w:val="24"/>
          <w:szCs w:val="24"/>
        </w:rPr>
        <w:t>.</w:t>
      </w:r>
    </w:p>
    <w:p w14:paraId="3FD7E4EF" w14:textId="49A38E4F" w:rsidR="000D19A6" w:rsidRPr="00951817" w:rsidRDefault="002B665F" w:rsidP="0095181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C.</w:t>
      </w:r>
      <w:r w:rsidR="000D19A6"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den>
            </m:f>
          </m:e>
        </m:d>
      </m:oMath>
      <w:r w:rsidR="000D19A6" w:rsidRPr="00951817">
        <w:rPr>
          <w:rFonts w:ascii="Chu Van An" w:hAnsi="Chu Van An" w:cs="Chu Van An"/>
          <w:sz w:val="24"/>
          <w:szCs w:val="24"/>
        </w:rPr>
        <w:t>.</w:t>
      </w:r>
      <w:r w:rsidR="000D19A6"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D.</w:t>
      </w:r>
      <w:r w:rsidR="000D19A6"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</w:rPr>
              <m:t>+kπ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</w:rPr>
              <m:t>∈Z</m:t>
            </m:r>
          </m:e>
        </m:d>
      </m:oMath>
      <w:r w:rsidR="000D19A6" w:rsidRPr="00951817">
        <w:rPr>
          <w:rFonts w:ascii="Chu Van An" w:hAnsi="Chu Van An" w:cs="Chu Van An"/>
          <w:sz w:val="24"/>
          <w:szCs w:val="24"/>
        </w:rPr>
        <w:t>.</w:t>
      </w:r>
    </w:p>
    <w:p w14:paraId="58768255" w14:textId="115E0B9C" w:rsidR="000D19A6" w:rsidRPr="00951817" w:rsidRDefault="00741FA6" w:rsidP="0095181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572EB17" w14:textId="77777777" w:rsidR="000D19A6" w:rsidRPr="00951817" w:rsidRDefault="000D19A6" w:rsidP="0095181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4B1C6FE" w14:textId="77777777" w:rsidR="000D19A6" w:rsidRPr="00951817" w:rsidRDefault="000D19A6" w:rsidP="0095181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s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3cos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cos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cos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3(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L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)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⇔x=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,</m:t>
        </m:r>
        <m:r>
          <w:rPr>
            <w:rFonts w:ascii="Cambria Math" w:hAnsi="Cambria Math" w:cs="Chu Van An"/>
            <w:sz w:val="24"/>
            <w:szCs w:val="24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∈Z</m:t>
        </m:r>
      </m:oMath>
      <w:r w:rsidRPr="00951817">
        <w:rPr>
          <w:rFonts w:ascii="Chu Van An" w:hAnsi="Chu Van An" w:cs="Chu Van An"/>
          <w:sz w:val="24"/>
          <w:szCs w:val="24"/>
        </w:rPr>
        <w:t>.</w:t>
      </w:r>
    </w:p>
    <w:p w14:paraId="232BDEDC" w14:textId="77777777" w:rsidR="000D19A6" w:rsidRPr="00951817" w:rsidRDefault="000D19A6" w:rsidP="00D62C9A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51817">
        <w:rPr>
          <w:rFonts w:ascii="Chu Van An" w:hAnsi="Chu Van An" w:cs="Chu Van An"/>
          <w:sz w:val="24"/>
          <w:szCs w:val="24"/>
          <w:lang w:val="fr-FR"/>
        </w:rPr>
        <w:t xml:space="preserve">Tập nghiệm của 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n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5sin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65115691" w14:textId="4647D863" w:rsidR="000D19A6" w:rsidRPr="00951817" w:rsidRDefault="002B665F" w:rsidP="0095181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Cs/>
          <w:sz w:val="24"/>
          <w:szCs w:val="24"/>
          <w:lang w:val="fr-FR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A.</w:t>
      </w:r>
      <w:r w:rsidR="000D19A6" w:rsidRPr="00951817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  <w:lang w:val="fr-FR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  <w:lang w:val="fr-FR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  <w:lang w:val="fr-FR"/>
                  </w:rPr>
                  <m:t>2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+k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∈Z</m:t>
            </m:r>
          </m:e>
        </m:d>
      </m:oMath>
      <w:r w:rsidR="000D19A6" w:rsidRPr="00951817">
        <w:rPr>
          <w:rFonts w:ascii="Chu Van An" w:hAnsi="Chu Van An" w:cs="Chu Van An"/>
          <w:bCs/>
          <w:sz w:val="24"/>
          <w:szCs w:val="24"/>
          <w:lang w:val="fr-FR"/>
        </w:rPr>
        <w:t>.</w:t>
      </w:r>
      <w:r w:rsidR="000D19A6" w:rsidRPr="00951817">
        <w:rPr>
          <w:rFonts w:ascii="Chu Van An" w:hAnsi="Chu Van An" w:cs="Chu Van An"/>
          <w:bCs/>
          <w:sz w:val="24"/>
          <w:szCs w:val="24"/>
          <w:lang w:val="fr-FR"/>
        </w:rPr>
        <w:tab/>
      </w:r>
      <w:r w:rsidR="00E80D52" w:rsidRPr="00951817">
        <w:rPr>
          <w:rFonts w:ascii="Chu Van An" w:hAnsi="Chu Van An" w:cs="Chu Van An"/>
          <w:bCs/>
          <w:sz w:val="24"/>
          <w:szCs w:val="24"/>
          <w:lang w:val="fr-FR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B.</w:t>
      </w:r>
      <w:r w:rsidR="000D19A6" w:rsidRPr="00951817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  <w:lang w:val="fr-FR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∈Z</m:t>
            </m:r>
          </m:e>
        </m:d>
      </m:oMath>
      <w:r w:rsidR="000D19A6" w:rsidRPr="00951817">
        <w:rPr>
          <w:rFonts w:ascii="Chu Van An" w:hAnsi="Chu Van An" w:cs="Chu Van An"/>
          <w:bCs/>
          <w:sz w:val="24"/>
          <w:szCs w:val="24"/>
          <w:lang w:val="fr-FR"/>
        </w:rPr>
        <w:t>.</w:t>
      </w:r>
    </w:p>
    <w:p w14:paraId="6532DECD" w14:textId="3CD9852D" w:rsidR="000D19A6" w:rsidRPr="00951817" w:rsidRDefault="002B665F" w:rsidP="0095181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Cs/>
          <w:sz w:val="24"/>
          <w:szCs w:val="24"/>
          <w:lang w:val="fr-FR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C.</w:t>
      </w:r>
      <w:r w:rsidR="000D19A6" w:rsidRPr="00951817">
        <w:rPr>
          <w:rFonts w:ascii="Chu Van An" w:hAnsi="Chu Van An" w:cs="Chu Van An"/>
          <w:bCs/>
          <w:sz w:val="24"/>
          <w:szCs w:val="24"/>
          <w:lang w:val="fr-FR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  <w:lang w:val="fr-FR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∈Z</m:t>
            </m:r>
          </m:e>
        </m:d>
      </m:oMath>
      <w:r w:rsidR="000D19A6" w:rsidRPr="00951817">
        <w:rPr>
          <w:rFonts w:ascii="Chu Van An" w:hAnsi="Chu Van An" w:cs="Chu Van An"/>
          <w:bCs/>
          <w:sz w:val="24"/>
          <w:szCs w:val="24"/>
          <w:lang w:val="fr-FR"/>
        </w:rPr>
        <w:t>.</w:t>
      </w:r>
      <w:r w:rsidR="000D19A6" w:rsidRPr="00951817">
        <w:rPr>
          <w:rFonts w:ascii="Chu Van An" w:hAnsi="Chu Van An" w:cs="Chu Van An"/>
          <w:bCs/>
          <w:sz w:val="24"/>
          <w:szCs w:val="24"/>
          <w:lang w:val="fr-FR"/>
        </w:rPr>
        <w:tab/>
      </w:r>
      <w:r w:rsidR="000D19A6" w:rsidRPr="00951817">
        <w:rPr>
          <w:rFonts w:ascii="Chu Van An" w:hAnsi="Chu Van An" w:cs="Chu Van An"/>
          <w:bCs/>
          <w:sz w:val="24"/>
          <w:szCs w:val="24"/>
          <w:lang w:val="fr-FR"/>
        </w:rPr>
        <w:tab/>
      </w:r>
      <w:r w:rsidR="00E80D52" w:rsidRPr="00951817">
        <w:rPr>
          <w:rFonts w:ascii="Chu Van An" w:hAnsi="Chu Van An" w:cs="Chu Van An"/>
          <w:b/>
          <w:color w:val="0033CC"/>
          <w:sz w:val="24"/>
          <w:szCs w:val="24"/>
        </w:rPr>
        <w:t>D.</w:t>
      </w:r>
      <w:r w:rsidR="000D19A6" w:rsidRPr="00951817">
        <w:rPr>
          <w:rFonts w:ascii="Chu Van An" w:hAnsi="Chu Van An" w:cs="Chu Van An"/>
          <w:bCs/>
          <w:sz w:val="24"/>
          <w:szCs w:val="24"/>
          <w:lang w:val="fr-FR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  <w:lang w:val="fr-FR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  <w:lang w:val="fr-FR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  <w:lang w:val="fr-FR"/>
                  </w:rPr>
                  <m:t>2</m:t>
                </m:r>
              </m:den>
            </m:f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+kπ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,</m:t>
            </m:r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∈Z</m:t>
            </m:r>
          </m:e>
        </m:d>
      </m:oMath>
      <w:r w:rsidR="000D19A6" w:rsidRPr="00951817">
        <w:rPr>
          <w:rFonts w:ascii="Chu Van An" w:hAnsi="Chu Van An" w:cs="Chu Van An"/>
          <w:bCs/>
          <w:sz w:val="24"/>
          <w:szCs w:val="24"/>
          <w:lang w:val="fr-FR"/>
        </w:rPr>
        <w:t>.</w:t>
      </w:r>
    </w:p>
    <w:p w14:paraId="6B9A4E6A" w14:textId="1A09D43C" w:rsidR="000D19A6" w:rsidRPr="00951817" w:rsidRDefault="00741FA6" w:rsidP="00951817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9BF2096" w14:textId="77777777" w:rsidR="000D19A6" w:rsidRPr="00951817" w:rsidRDefault="000D19A6" w:rsidP="0095181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951817">
        <w:rPr>
          <w:rFonts w:ascii="Chu Van An" w:hAnsi="Chu Van An" w:cs="Chu Van An"/>
          <w:sz w:val="24"/>
          <w:szCs w:val="24"/>
        </w:rPr>
        <w:t xml:space="preserve">Ta có: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n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5sin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  <w:lang w:val="fr-FR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  <w:lang w:val="fr-FR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sin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1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sin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4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(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L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  <w:lang w:val="fr-FR"/>
                    </w:rPr>
                    <m:t>)</m:t>
                  </m:r>
                </m:e>
              </m:mr>
            </m:m>
          </m:e>
        </m:d>
      </m:oMath>
      <w:r w:rsidRPr="0095181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451D982" w14:textId="77777777" w:rsidR="000D19A6" w:rsidRPr="00951817" w:rsidRDefault="000D19A6" w:rsidP="0095181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fr-FR"/>
          </w:rPr>
          <m:t>sin</m:t>
        </m:r>
        <m:r>
          <w:rPr>
            <w:rFonts w:ascii="Cambria Math" w:hAnsi="Cambria Math" w:cs="Chu Van An"/>
            <w:sz w:val="24"/>
            <w:szCs w:val="24"/>
            <w:lang w:val="fr-FR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fr-FR"/>
          </w:rPr>
          <m:t>1</m:t>
        </m:r>
        <m:r>
          <w:rPr>
            <w:rFonts w:ascii="Cambria Math" w:hAnsi="Cambria Math" w:cs="Chu Van An"/>
            <w:sz w:val="24"/>
            <w:szCs w:val="24"/>
            <w:lang w:val="fr-FR"/>
          </w:rPr>
          <m:t>⇔x=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  <w:lang w:val="fr-FR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  <w:lang w:val="fr-FR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  <w:lang w:val="fr-FR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fr-FR"/>
          </w:rPr>
          <m:t>2</m:t>
        </m:r>
        <m:r>
          <w:rPr>
            <w:rFonts w:ascii="Cambria Math" w:hAnsi="Cambria Math" w:cs="Chu Van An"/>
            <w:sz w:val="24"/>
            <w:szCs w:val="24"/>
            <w:lang w:val="fr-FR"/>
          </w:rPr>
          <m:t>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  <w:lang w:val="fr-FR"/>
          </w:rPr>
          <m:t>,</m:t>
        </m:r>
        <m:r>
          <w:rPr>
            <w:rFonts w:ascii="Cambria Math" w:hAnsi="Cambria Math" w:cs="Chu Van An"/>
            <w:sz w:val="24"/>
            <w:szCs w:val="24"/>
            <w:lang w:val="fr-FR"/>
          </w:rPr>
          <m:t>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  <w:lang w:val="fr-FR"/>
          </w:rPr>
          <m:t>∈Z</m:t>
        </m:r>
      </m:oMath>
      <w:r w:rsidRPr="0095181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31220D9" w14:textId="77777777" w:rsidR="000D19A6" w:rsidRPr="00951817" w:rsidRDefault="000D19A6" w:rsidP="00D62C9A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 xml:space="preserve">Tổng các nghiệm thuộc khoảng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e>
        </m:d>
      </m:oMath>
      <w:r w:rsidRPr="00951817">
        <w:rPr>
          <w:rFonts w:ascii="Chu Van An" w:hAnsi="Chu Van An" w:cs="Chu Van An"/>
          <w:sz w:val="24"/>
          <w:szCs w:val="24"/>
        </w:rPr>
        <w:t xml:space="preserve"> của 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2co</m:t>
        </m:r>
        <m:sSup>
          <m:sSupPr>
            <m:ctrlPr>
              <w:rPr>
                <w:rFonts w:ascii="Cambria Math" w:hAnsi="Cambria Math" w:cs="Chu Van 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s</m:t>
            </m:r>
          </m:e>
          <m: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3cos5</m:t>
        </m:r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là</w:t>
      </w:r>
    </w:p>
    <w:p w14:paraId="49830FC1" w14:textId="1F631A5A" w:rsidR="000D19A6" w:rsidRPr="00951817" w:rsidRDefault="002B665F" w:rsidP="0095181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A.</w:t>
      </w:r>
      <w:r w:rsidR="000D19A6"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den>
        </m:f>
      </m:oMath>
      <w:r w:rsidR="000D19A6" w:rsidRPr="00951817">
        <w:rPr>
          <w:rFonts w:ascii="Chu Van An" w:hAnsi="Chu Van An" w:cs="Chu Van An"/>
          <w:sz w:val="24"/>
          <w:szCs w:val="24"/>
        </w:rPr>
        <w:t>.</w:t>
      </w:r>
      <w:r w:rsidR="000D19A6"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B.</w:t>
      </w:r>
      <w:r w:rsidR="000D19A6"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den>
        </m:f>
      </m:oMath>
      <w:r w:rsidR="000D19A6" w:rsidRPr="00951817">
        <w:rPr>
          <w:rFonts w:ascii="Chu Van An" w:hAnsi="Chu Van An" w:cs="Chu Van An"/>
          <w:sz w:val="24"/>
          <w:szCs w:val="24"/>
        </w:rPr>
        <w:t>.</w:t>
      </w:r>
      <w:r w:rsidR="000D19A6"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C.</w:t>
      </w:r>
      <w:r w:rsidR="000D19A6"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3</m:t>
            </m:r>
            <m:r>
              <m:rPr>
                <m:sty m:val="bi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π</m:t>
            </m:r>
          </m:num>
          <m:den>
            <m:r>
              <m:rPr>
                <m:sty m:val="b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5</m:t>
            </m:r>
          </m:den>
        </m:f>
      </m:oMath>
      <w:r w:rsidR="000D19A6" w:rsidRPr="00951817">
        <w:rPr>
          <w:rFonts w:ascii="Chu Van An" w:hAnsi="Chu Van An" w:cs="Chu Van An"/>
          <w:sz w:val="24"/>
          <w:szCs w:val="24"/>
        </w:rPr>
        <w:t>.</w:t>
      </w:r>
      <w:r w:rsidR="000D19A6"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D.</w:t>
      </w:r>
      <w:r w:rsidR="000D19A6" w:rsidRPr="0095181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9</m:t>
            </m:r>
            <m:r>
              <m:rPr>
                <m:sty m:val="bi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π</m:t>
            </m:r>
          </m:num>
          <m:den>
            <m:r>
              <m:rPr>
                <m:sty m:val="b"/>
              </m:rPr>
              <w:rPr>
                <w:rFonts w:ascii="Cambria Math" w:hAnsi="Cambria Math" w:cs="Chu Van An"/>
                <w:color w:val="0000FF"/>
                <w:sz w:val="24"/>
                <w:szCs w:val="24"/>
              </w:rPr>
              <m:t>5</m:t>
            </m:r>
          </m:den>
        </m:f>
      </m:oMath>
    </w:p>
    <w:p w14:paraId="440040AC" w14:textId="0C6B2E39" w:rsidR="000D19A6" w:rsidRPr="00951817" w:rsidRDefault="00741FA6" w:rsidP="00951817">
      <w:pPr>
        <w:spacing w:before="120" w:line="240" w:lineRule="auto"/>
        <w:ind w:left="992"/>
        <w:contextualSpacing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8BDCCFE" w14:textId="77777777" w:rsidR="000D19A6" w:rsidRPr="00951817" w:rsidRDefault="000D19A6" w:rsidP="0095181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2co</m:t>
          </m:r>
          <m:sSup>
            <m:sSupPr>
              <m:ctrlPr>
                <w:rPr>
                  <w:rFonts w:ascii="Cambria Math" w:hAnsi="Cambria Math" w:cs="Chu Van An"/>
                  <w:sz w:val="24"/>
                  <w:szCs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s</m:t>
              </m:r>
            </m:e>
            <m:sup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5</m:t>
          </m:r>
          <m:r>
            <w:rPr>
              <w:rFonts w:ascii="Cambria Math" w:hAnsi="Cambria Math" w:cs="Chu Van An"/>
              <w:sz w:val="24"/>
              <w:szCs w:val="24"/>
            </w:rPr>
            <m:t>x+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3cos5</m:t>
          </m:r>
          <m:r>
            <w:rPr>
              <w:rFonts w:ascii="Cambria Math" w:hAnsi="Cambria Math" w:cs="Chu Van An"/>
              <w:sz w:val="24"/>
              <w:szCs w:val="24"/>
            </w:rPr>
            <m:t>x-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5</m:t>
          </m:r>
          <m:r>
            <w:rPr>
              <w:rFonts w:ascii="Cambria Math" w:hAnsi="Cambria Math" w:cs="Chu Van An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0</m:t>
          </m:r>
          <m:r>
            <w:rPr>
              <w:rFonts w:ascii="Cambria Math" w:hAnsi="Cambria Math" w:cs="Chu Van An"/>
              <w:sz w:val="24"/>
              <w:szCs w:val="24"/>
            </w:rPr>
            <m:t>⇔</m:t>
          </m:r>
          <m:d>
            <m:dPr>
              <m:begChr m:val="["/>
              <m:endChr m:val=""/>
              <m:ctrlPr>
                <w:rPr>
                  <w:rFonts w:ascii="Cambria Math" w:hAnsi="Cambria Math" w:cs="Chu Van An"/>
                  <w:sz w:val="24"/>
                  <w:szCs w:val="24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hAnsi="Cambria Math" w:cs="Chu Van An"/>
                      <w:sz w:val="24"/>
                      <w:szCs w:val="24"/>
                    </w:rPr>
                  </m:ctrlPr>
                </m:mPr>
                <m:m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cos5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1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cos5</m:t>
                    </m:r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x=-</m:t>
                    </m:r>
                    <m:f>
                      <m:fPr>
                        <m:ctrl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5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  <m:d>
                      <m:dPr>
                        <m:ctrlP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Chu Van An"/>
                            <w:sz w:val="24"/>
                            <w:szCs w:val="24"/>
                          </w:rPr>
                          <m:t>L</m:t>
                        </m:r>
                      </m:e>
                    </m:d>
                  </m:e>
                </m:mr>
              </m:m>
            </m:e>
          </m:d>
          <m:r>
            <w:rPr>
              <w:rFonts w:ascii="Cambria Math" w:hAnsi="Cambria Math" w:cs="Chu Van An"/>
              <w:sz w:val="24"/>
              <w:szCs w:val="24"/>
            </w:rPr>
            <m:t>⇔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5</m:t>
          </m:r>
          <m:r>
            <w:rPr>
              <w:rFonts w:ascii="Cambria Math" w:hAnsi="Cambria Math" w:cs="Chu Van An"/>
              <w:sz w:val="24"/>
              <w:szCs w:val="24"/>
            </w:rPr>
            <m:t>x=k</m:t>
          </m:r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2</m:t>
          </m:r>
          <m:r>
            <w:rPr>
              <w:rFonts w:ascii="Cambria Math" w:hAnsi="Cambria Math" w:cs="Chu Van An"/>
              <w:sz w:val="24"/>
              <w:szCs w:val="24"/>
            </w:rPr>
            <m:t>π⇔x=</m:t>
          </m:r>
          <m:f>
            <m:fPr>
              <m:ctrlPr>
                <w:rPr>
                  <w:rFonts w:ascii="Cambria Math" w:hAnsi="Cambria Math" w:cs="Chu Van An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Chu Van An"/>
                  <w:sz w:val="24"/>
                  <w:szCs w:val="24"/>
                </w:rPr>
                <m:t>k</m:t>
              </m:r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2</m:t>
              </m:r>
              <m:r>
                <w:rPr>
                  <w:rFonts w:ascii="Cambria Math" w:hAnsi="Cambria Math" w:cs="Chu Van An"/>
                  <w:sz w:val="24"/>
                  <w:szCs w:val="24"/>
                </w:rPr>
                <m:t>π</m:t>
              </m:r>
            </m:num>
            <m:den>
              <m:r>
                <m:rPr>
                  <m:sty m:val="p"/>
                </m:rPr>
                <w:rPr>
                  <w:rFonts w:ascii="Cambria Math" w:hAnsi="Cambria Math" w:cs="Chu Van An"/>
                  <w:sz w:val="24"/>
                  <w:szCs w:val="24"/>
                </w:rPr>
                <m:t>5</m:t>
              </m:r>
            </m:den>
          </m:f>
          <m:r>
            <m:rPr>
              <m:sty m:val="p"/>
            </m:rPr>
            <w:rPr>
              <w:rFonts w:ascii="Cambria Math" w:hAnsi="Cambria Math" w:cs="Chu Van An"/>
              <w:sz w:val="24"/>
              <w:szCs w:val="24"/>
            </w:rPr>
            <m:t>;</m:t>
          </m:r>
          <m:r>
            <w:rPr>
              <w:rFonts w:ascii="Cambria Math" w:hAnsi="Cambria Math" w:cs="Chu Van An"/>
              <w:sz w:val="24"/>
              <w:szCs w:val="24"/>
            </w:rPr>
            <m:t>k</m:t>
          </m:r>
          <m:r>
            <m:rPr>
              <m:scr m:val="double-struck"/>
            </m:rPr>
            <w:rPr>
              <w:rFonts w:ascii="Cambria Math" w:hAnsi="Cambria Math" w:cs="Chu Van An"/>
              <w:sz w:val="24"/>
              <w:szCs w:val="24"/>
            </w:rPr>
            <m:t>∈Z</m:t>
          </m:r>
        </m:oMath>
      </m:oMathPara>
    </w:p>
    <w:p w14:paraId="046E0332" w14:textId="77777777" w:rsidR="000D19A6" w:rsidRPr="00951817" w:rsidRDefault="000D19A6" w:rsidP="0095181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 xml:space="preserve">Vì </w:t>
      </w:r>
      <m:oMath>
        <m:r>
          <m:rPr>
            <m:sty m:val="bi"/>
          </m:rPr>
          <w:rPr>
            <w:rFonts w:ascii="Cambria Math" w:hAnsi="Cambria Math" w:cs="Chu Van An"/>
            <w:sz w:val="24"/>
            <w:szCs w:val="24"/>
          </w:rPr>
          <m:t>x</m:t>
        </m:r>
      </m:oMath>
      <w:r w:rsidRPr="00951817">
        <w:rPr>
          <w:rFonts w:ascii="Chu Van An" w:hAnsi="Chu Van An" w:cs="Chu Van An"/>
          <w:b/>
          <w:sz w:val="24"/>
          <w:szCs w:val="24"/>
        </w:rPr>
        <w:t xml:space="preserve"> </w:t>
      </w:r>
      <w:r w:rsidRPr="00951817">
        <w:rPr>
          <w:rFonts w:ascii="Chu Van An" w:hAnsi="Chu Van An" w:cs="Chu Van An"/>
          <w:sz w:val="24"/>
          <w:szCs w:val="24"/>
        </w:rPr>
        <w:t xml:space="preserve">thuộc khoảng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e>
        </m:d>
      </m:oMath>
      <w:r w:rsidRPr="00951817">
        <w:rPr>
          <w:rFonts w:ascii="Chu Van An" w:hAnsi="Chu Van An" w:cs="Chu Van An"/>
          <w:sz w:val="24"/>
          <w:szCs w:val="24"/>
        </w:rPr>
        <w:t xml:space="preserve"> nên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951817">
        <w:rPr>
          <w:rFonts w:ascii="Chu Van An" w:hAnsi="Chu Van An" w:cs="Chu Van An"/>
          <w:sz w:val="24"/>
          <w:szCs w:val="24"/>
        </w:rPr>
        <w:t xml:space="preserve"> nghiệm thỏa mãn là 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den>
        </m:f>
      </m:oMath>
      <w:r w:rsidRPr="00951817">
        <w:rPr>
          <w:rFonts w:ascii="Chu Van An" w:hAnsi="Chu Van An" w:cs="Chu Van An"/>
          <w:sz w:val="24"/>
          <w:szCs w:val="24"/>
        </w:rPr>
        <w:t>;</w:t>
      </w:r>
      <m:oMath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den>
        </m:f>
      </m:oMath>
    </w:p>
    <w:p w14:paraId="0B7D3D41" w14:textId="77777777" w:rsidR="000D19A6" w:rsidRPr="00951817" w:rsidRDefault="000D19A6" w:rsidP="0095181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 xml:space="preserve">Vậy tổng các nghiệm bằng </w:t>
      </w:r>
      <m:oMath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6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den>
        </m:f>
      </m:oMath>
      <w:r w:rsidRPr="00951817">
        <w:rPr>
          <w:rFonts w:ascii="Chu Van An" w:hAnsi="Chu Van An" w:cs="Chu Van An"/>
          <w:sz w:val="24"/>
          <w:szCs w:val="24"/>
        </w:rPr>
        <w:t>.</w:t>
      </w:r>
    </w:p>
    <w:p w14:paraId="598D6002" w14:textId="12B003DC" w:rsidR="00EC5D1C" w:rsidRDefault="00EC5D1C" w:rsidP="0095181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C866DB2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085" w:dyaOrig="330" w14:anchorId="0AB13D3E">
          <v:shape id="_x0000_i1156" type="#_x0000_t75" style="width:104.25pt;height:16.5pt" o:ole="">
            <v:imagedata r:id="rId259" o:title=""/>
          </v:shape>
          <o:OLEObject Type="Embed" ProgID="Equation.DSMT4" ShapeID="_x0000_i1156" DrawAspect="Content" ObjectID="_1685729752" r:id="rId260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có tập nghiệm trùng với tập nghiệm của phương trình nào sau đây:</w:t>
      </w:r>
    </w:p>
    <w:p w14:paraId="7C2B2FC2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080" w:dyaOrig="630" w14:anchorId="4C872FFD">
          <v:shape id="_x0000_i1157" type="#_x0000_t75" style="width:54pt;height:31.5pt" o:ole="">
            <v:imagedata r:id="rId261" o:title=""/>
          </v:shape>
          <o:OLEObject Type="Embed" ProgID="Equation.DSMT4" ShapeID="_x0000_i1157" DrawAspect="Content" ObjectID="_1685729753" r:id="rId262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810" w:dyaOrig="270" w14:anchorId="7948ED26">
          <v:shape id="_x0000_i1158" type="#_x0000_t75" style="width:40.5pt;height:13.5pt" o:ole="">
            <v:imagedata r:id="rId263" o:title=""/>
          </v:shape>
          <o:OLEObject Type="Embed" ProgID="Equation.DSMT4" ShapeID="_x0000_i1158" DrawAspect="Content" ObjectID="_1685729754" r:id="rId264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975" w:dyaOrig="270" w14:anchorId="7DBECEC0">
          <v:shape id="_x0000_i1159" type="#_x0000_t75" style="width:48.75pt;height:13.5pt" o:ole="">
            <v:imagedata r:id="rId265" o:title=""/>
          </v:shape>
          <o:OLEObject Type="Embed" ProgID="Equation.DSMT4" ShapeID="_x0000_i1159" DrawAspect="Content" ObjectID="_1685729755" r:id="rId266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915" w:dyaOrig="630" w14:anchorId="1C0E9702">
          <v:shape id="_x0000_i1160" type="#_x0000_t75" style="width:45.75pt;height:31.5pt" o:ole="">
            <v:imagedata r:id="rId267" o:title=""/>
          </v:shape>
          <o:OLEObject Type="Embed" ProgID="Equation.DSMT4" ShapeID="_x0000_i1160" DrawAspect="Content" ObjectID="_1685729756" r:id="rId268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1FD42D79" w14:textId="4B368B17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9E14882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</w:p>
    <w:p w14:paraId="42A77CFE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Ta có: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085" w:dyaOrig="330" w14:anchorId="76C3F9EB">
          <v:shape id="_x0000_i1161" type="#_x0000_t75" style="width:104.25pt;height:16.5pt" o:ole="">
            <v:imagedata r:id="rId269" o:title=""/>
          </v:shape>
          <o:OLEObject Type="Embed" ProgID="Equation.DSMT4" ShapeID="_x0000_i1161" DrawAspect="Content" ObjectID="_1685729757" r:id="rId270"/>
        </w:object>
      </w:r>
      <w:r w:rsidRPr="00290F86">
        <w:rPr>
          <w:rFonts w:ascii="Chu Van An" w:hAnsi="Chu Van An" w:cs="Chu Van An"/>
          <w:position w:val="-46"/>
          <w:sz w:val="24"/>
          <w:szCs w:val="24"/>
        </w:rPr>
        <w:object w:dxaOrig="3210" w:dyaOrig="1035" w14:anchorId="5757B68A">
          <v:shape id="_x0000_i1162" type="#_x0000_t75" style="width:160.5pt;height:51.75pt" o:ole="">
            <v:imagedata r:id="rId271" o:title=""/>
          </v:shape>
          <o:OLEObject Type="Embed" ProgID="Equation.DSMT4" ShapeID="_x0000_i1162" DrawAspect="Content" ObjectID="_1685729758" r:id="rId272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2E72E6FA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Vậy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085" w:dyaOrig="330" w14:anchorId="5B02A3DF">
          <v:shape id="_x0000_i1163" type="#_x0000_t75" style="width:104.25pt;height:16.5pt" o:ole="">
            <v:imagedata r:id="rId273" o:title=""/>
          </v:shape>
          <o:OLEObject Type="Embed" ProgID="Equation.DSMT4" ShapeID="_x0000_i1163" DrawAspect="Content" ObjectID="_1685729759" r:id="rId274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có tập nghiệm trùng với tập nghiệm của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975" w:dyaOrig="270" w14:anchorId="0F5596C1">
          <v:shape id="_x0000_i1164" type="#_x0000_t75" style="width:48.75pt;height:13.5pt" o:ole="">
            <v:imagedata r:id="rId275" o:title=""/>
          </v:shape>
          <o:OLEObject Type="Embed" ProgID="Equation.DSMT4" ShapeID="_x0000_i1164" DrawAspect="Content" ObjectID="_1685729760" r:id="rId276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0913E256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290F86">
        <w:rPr>
          <w:rFonts w:ascii="Chu Van An" w:hAnsi="Chu Van An" w:cs="Chu Van An"/>
          <w:position w:val="-8"/>
          <w:sz w:val="24"/>
          <w:szCs w:val="24"/>
        </w:rPr>
        <w:object w:dxaOrig="2655" w:dyaOrig="360" w14:anchorId="61851D70">
          <v:shape id="_x0000_i1165" type="#_x0000_t75" style="width:132.75pt;height:18pt" o:ole="">
            <v:imagedata r:id="rId277" o:title=""/>
          </v:shape>
          <o:OLEObject Type="Embed" ProgID="Equation.DSMT4" ShapeID="_x0000_i1165" DrawAspect="Content" ObjectID="_1685729761" r:id="rId278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là:</w:t>
      </w:r>
    </w:p>
    <w:p w14:paraId="5ADEA4BA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410" w:dyaOrig="630" w14:anchorId="4AC73BC9">
          <v:shape id="_x0000_i1166" type="#_x0000_t75" style="width:70.5pt;height:31.5pt" o:ole="">
            <v:imagedata r:id="rId279" o:title=""/>
          </v:shape>
          <o:OLEObject Type="Embed" ProgID="Equation.DSMT4" ShapeID="_x0000_i1166" DrawAspect="Content" ObjectID="_1685729762" r:id="rId280"/>
        </w:object>
      </w:r>
      <w:r w:rsidRPr="00290F86">
        <w:rPr>
          <w:rFonts w:ascii="Chu Van An" w:hAnsi="Chu Van An" w:cs="Chu Van An"/>
          <w:sz w:val="24"/>
          <w:szCs w:val="24"/>
        </w:rPr>
        <w:t xml:space="preserve">;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60" w:dyaOrig="630" w14:anchorId="584D6FA6">
          <v:shape id="_x0000_i1167" type="#_x0000_t75" style="width:63pt;height:31.5pt" o:ole="">
            <v:imagedata r:id="rId281" o:title=""/>
          </v:shape>
          <o:OLEObject Type="Embed" ProgID="Equation.DSMT4" ShapeID="_x0000_i1167" DrawAspect="Content" ObjectID="_1685729763" r:id="rId282"/>
        </w:object>
      </w:r>
      <w:r w:rsidRPr="00290F86">
        <w:rPr>
          <w:rFonts w:ascii="Chu Van An" w:hAnsi="Chu Van An" w:cs="Chu Van An"/>
          <w:sz w:val="24"/>
          <w:szCs w:val="24"/>
        </w:rPr>
        <w:t xml:space="preserve">,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780" w:dyaOrig="405" w14:anchorId="2DC12725">
          <v:shape id="_x0000_i1168" type="#_x0000_t75" style="width:39pt;height:20.25pt" o:ole="">
            <v:imagedata r:id="rId283" o:title=""/>
          </v:shape>
          <o:OLEObject Type="Embed" ProgID="Equation.DSMT4" ShapeID="_x0000_i1168" DrawAspect="Content" ObjectID="_1685729764" r:id="rId284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75" w:dyaOrig="630" w14:anchorId="6607893C">
          <v:shape id="_x0000_i1169" type="#_x0000_t75" style="width:63.75pt;height:31.5pt" o:ole="">
            <v:imagedata r:id="rId285" o:title=""/>
          </v:shape>
          <o:OLEObject Type="Embed" ProgID="Equation.DSMT4" ShapeID="_x0000_i1169" DrawAspect="Content" ObjectID="_1685729765" r:id="rId286"/>
        </w:object>
      </w:r>
      <w:r w:rsidRPr="00290F86">
        <w:rPr>
          <w:rFonts w:ascii="Chu Van An" w:hAnsi="Chu Van An" w:cs="Chu Van An"/>
          <w:sz w:val="24"/>
          <w:szCs w:val="24"/>
        </w:rPr>
        <w:t xml:space="preserve">;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110" w:dyaOrig="630" w14:anchorId="4A28B7FC">
          <v:shape id="_x0000_i1170" type="#_x0000_t75" style="width:55.5pt;height:31.5pt" o:ole="">
            <v:imagedata r:id="rId287" o:title=""/>
          </v:shape>
          <o:OLEObject Type="Embed" ProgID="Equation.DSMT4" ShapeID="_x0000_i1170" DrawAspect="Content" ObjectID="_1685729766" r:id="rId288"/>
        </w:object>
      </w:r>
      <w:r w:rsidRPr="00290F86">
        <w:rPr>
          <w:rFonts w:ascii="Chu Van An" w:hAnsi="Chu Van An" w:cs="Chu Van An"/>
          <w:sz w:val="24"/>
          <w:szCs w:val="24"/>
        </w:rPr>
        <w:t xml:space="preserve">,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780" w:dyaOrig="405" w14:anchorId="17271BB0">
          <v:shape id="_x0000_i1171" type="#_x0000_t75" style="width:39pt;height:20.25pt" o:ole="">
            <v:imagedata r:id="rId289" o:title=""/>
          </v:shape>
          <o:OLEObject Type="Embed" ProgID="Equation.DSMT4" ShapeID="_x0000_i1171" DrawAspect="Content" ObjectID="_1685729767" r:id="rId290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2A626936" w14:textId="77777777" w:rsidR="00E12DBA" w:rsidRPr="00290F86" w:rsidRDefault="00E12DBA" w:rsidP="00E12DBA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110" w:dyaOrig="630" w14:anchorId="525DD9F2">
          <v:shape id="_x0000_i1172" type="#_x0000_t75" style="width:55.5pt;height:31.5pt" o:ole="">
            <v:imagedata r:id="rId291" o:title=""/>
          </v:shape>
          <o:OLEObject Type="Embed" ProgID="Equation.DSMT4" ShapeID="_x0000_i1172" DrawAspect="Content" ObjectID="_1685729768" r:id="rId292"/>
        </w:object>
      </w:r>
      <w:r w:rsidRPr="00290F86">
        <w:rPr>
          <w:rFonts w:ascii="Chu Van An" w:hAnsi="Chu Van An" w:cs="Chu Van An"/>
          <w:sz w:val="24"/>
          <w:szCs w:val="24"/>
        </w:rPr>
        <w:t xml:space="preserve">;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75" w:dyaOrig="630" w14:anchorId="757EFCCA">
          <v:shape id="_x0000_i1173" type="#_x0000_t75" style="width:63.75pt;height:31.5pt" o:ole="">
            <v:imagedata r:id="rId293" o:title=""/>
          </v:shape>
          <o:OLEObject Type="Embed" ProgID="Equation.DSMT4" ShapeID="_x0000_i1173" DrawAspect="Content" ObjectID="_1685729769" r:id="rId294"/>
        </w:object>
      </w:r>
      <w:r w:rsidRPr="00290F86">
        <w:rPr>
          <w:rFonts w:ascii="Chu Van An" w:hAnsi="Chu Van An" w:cs="Chu Van An"/>
          <w:sz w:val="24"/>
          <w:szCs w:val="24"/>
        </w:rPr>
        <w:t xml:space="preserve">,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780" w:dyaOrig="405" w14:anchorId="23B4D675">
          <v:shape id="_x0000_i1174" type="#_x0000_t75" style="width:39pt;height:20.25pt" o:ole="">
            <v:imagedata r:id="rId295" o:title=""/>
          </v:shape>
          <o:OLEObject Type="Embed" ProgID="Equation.DSMT4" ShapeID="_x0000_i1174" DrawAspect="Content" ObjectID="_1685729770" r:id="rId296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410" w:dyaOrig="630" w14:anchorId="6B9410C1">
          <v:shape id="_x0000_i1175" type="#_x0000_t75" style="width:70.5pt;height:31.5pt" o:ole="">
            <v:imagedata r:id="rId297" o:title=""/>
          </v:shape>
          <o:OLEObject Type="Embed" ProgID="Equation.DSMT4" ShapeID="_x0000_i1175" DrawAspect="Content" ObjectID="_1685729771" r:id="rId298"/>
        </w:object>
      </w:r>
      <w:r w:rsidRPr="00290F86">
        <w:rPr>
          <w:rFonts w:ascii="Chu Van An" w:hAnsi="Chu Van An" w:cs="Chu Van An"/>
          <w:sz w:val="24"/>
          <w:szCs w:val="24"/>
        </w:rPr>
        <w:t xml:space="preserve">;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60" w:dyaOrig="630" w14:anchorId="2A53BC8B">
          <v:shape id="_x0000_i1176" type="#_x0000_t75" style="width:63pt;height:31.5pt" o:ole="">
            <v:imagedata r:id="rId299" o:title=""/>
          </v:shape>
          <o:OLEObject Type="Embed" ProgID="Equation.DSMT4" ShapeID="_x0000_i1176" DrawAspect="Content" ObjectID="_1685729772" r:id="rId300"/>
        </w:object>
      </w:r>
      <w:r w:rsidRPr="00290F86">
        <w:rPr>
          <w:rFonts w:ascii="Chu Van An" w:hAnsi="Chu Van An" w:cs="Chu Van An"/>
          <w:sz w:val="24"/>
          <w:szCs w:val="24"/>
        </w:rPr>
        <w:t xml:space="preserve">,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780" w:dyaOrig="405" w14:anchorId="6974E0DB">
          <v:shape id="_x0000_i1177" type="#_x0000_t75" style="width:39pt;height:20.25pt" o:ole="">
            <v:imagedata r:id="rId301" o:title=""/>
          </v:shape>
          <o:OLEObject Type="Embed" ProgID="Equation.DSMT4" ShapeID="_x0000_i1177" DrawAspect="Content" ObjectID="_1685729773" r:id="rId302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1C6AF6D7" w14:textId="6612A84B" w:rsidR="00E12DBA" w:rsidRPr="00290F86" w:rsidRDefault="00741FA6" w:rsidP="00E12DBA">
      <w:pPr>
        <w:pStyle w:val="ListParagraph"/>
        <w:spacing w:after="0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E8C4EC0" w14:textId="77777777" w:rsidR="00E12DBA" w:rsidRPr="00290F86" w:rsidRDefault="00E12DBA" w:rsidP="00E12DBA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77B601E0" w14:textId="77777777" w:rsidR="00E12DBA" w:rsidRPr="00290F86" w:rsidRDefault="00E12DBA" w:rsidP="00E12DBA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Ta có: </w:t>
      </w:r>
      <w:r w:rsidRPr="00290F86">
        <w:rPr>
          <w:rFonts w:ascii="Chu Van An" w:hAnsi="Chu Van An" w:cs="Chu Van An"/>
          <w:position w:val="-8"/>
          <w:sz w:val="24"/>
          <w:szCs w:val="24"/>
        </w:rPr>
        <w:object w:dxaOrig="2655" w:dyaOrig="360" w14:anchorId="43E332E3">
          <v:shape id="_x0000_i1178" type="#_x0000_t75" style="width:132.75pt;height:18pt" o:ole="">
            <v:imagedata r:id="rId303" o:title=""/>
          </v:shape>
          <o:OLEObject Type="Embed" ProgID="Equation.DSMT4" ShapeID="_x0000_i1178" DrawAspect="Content" ObjectID="_1685729774" r:id="rId304"/>
        </w:object>
      </w:r>
      <w:r w:rsidRPr="00290F86">
        <w:rPr>
          <w:rFonts w:ascii="Chu Van An" w:hAnsi="Chu Van An" w:cs="Chu Van An"/>
          <w:position w:val="-50"/>
          <w:sz w:val="24"/>
          <w:szCs w:val="24"/>
        </w:rPr>
        <w:object w:dxaOrig="1680" w:dyaOrig="1110" w14:anchorId="7E23F591">
          <v:shape id="_x0000_i1179" type="#_x0000_t75" style="width:84pt;height:55.5pt" o:ole="">
            <v:imagedata r:id="rId305" o:title=""/>
          </v:shape>
          <o:OLEObject Type="Embed" ProgID="Equation.DSMT4" ShapeID="_x0000_i1179" DrawAspect="Content" ObjectID="_1685729775" r:id="rId306"/>
        </w:object>
      </w:r>
      <w:r w:rsidRPr="00290F86">
        <w:rPr>
          <w:rFonts w:ascii="Chu Van An" w:hAnsi="Chu Van An" w:cs="Chu Van An"/>
          <w:position w:val="-60"/>
          <w:sz w:val="24"/>
          <w:szCs w:val="24"/>
        </w:rPr>
        <w:object w:dxaOrig="1710" w:dyaOrig="1320" w14:anchorId="4490CA57">
          <v:shape id="_x0000_i1180" type="#_x0000_t75" style="width:85.5pt;height:66pt" o:ole="">
            <v:imagedata r:id="rId307" o:title=""/>
          </v:shape>
          <o:OLEObject Type="Embed" ProgID="Equation.DSMT4" ShapeID="_x0000_i1180" DrawAspect="Content" ObjectID="_1685729776" r:id="rId308"/>
        </w:objec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780" w:dyaOrig="405" w14:anchorId="01AF3F74">
          <v:shape id="_x0000_i1181" type="#_x0000_t75" style="width:39pt;height:20.25pt" o:ole="">
            <v:imagedata r:id="rId309" o:title=""/>
          </v:shape>
          <o:OLEObject Type="Embed" ProgID="Equation.DSMT4" ShapeID="_x0000_i1181" DrawAspect="Content" ObjectID="_1685729777" r:id="rId310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1C72DE52" w14:textId="77777777" w:rsidR="00E12DBA" w:rsidRPr="00290F86" w:rsidRDefault="00E12DBA" w:rsidP="00E12DBA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Vậy nghiệm của phương trình đã cho là: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110" w:dyaOrig="630" w14:anchorId="3B22026F">
          <v:shape id="_x0000_i1182" type="#_x0000_t75" style="width:55.5pt;height:31.5pt" o:ole="">
            <v:imagedata r:id="rId311" o:title=""/>
          </v:shape>
          <o:OLEObject Type="Embed" ProgID="Equation.DSMT4" ShapeID="_x0000_i1182" DrawAspect="Content" ObjectID="_1685729778" r:id="rId312"/>
        </w:object>
      </w:r>
      <w:r w:rsidRPr="00290F86">
        <w:rPr>
          <w:rFonts w:ascii="Chu Van An" w:hAnsi="Chu Van An" w:cs="Chu Van An"/>
          <w:sz w:val="24"/>
          <w:szCs w:val="24"/>
        </w:rPr>
        <w:t xml:space="preserve">;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75" w:dyaOrig="630" w14:anchorId="22C42622">
          <v:shape id="_x0000_i1183" type="#_x0000_t75" style="width:63.75pt;height:31.5pt" o:ole="">
            <v:imagedata r:id="rId313" o:title=""/>
          </v:shape>
          <o:OLEObject Type="Embed" ProgID="Equation.DSMT4" ShapeID="_x0000_i1183" DrawAspect="Content" ObjectID="_1685729779" r:id="rId314"/>
        </w:object>
      </w:r>
      <w:r w:rsidRPr="00290F86">
        <w:rPr>
          <w:rFonts w:ascii="Chu Van An" w:hAnsi="Chu Van An" w:cs="Chu Van An"/>
          <w:sz w:val="24"/>
          <w:szCs w:val="24"/>
        </w:rPr>
        <w:t xml:space="preserve">,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780" w:dyaOrig="405" w14:anchorId="59F7AD9B">
          <v:shape id="_x0000_i1184" type="#_x0000_t75" style="width:39pt;height:20.25pt" o:ole="">
            <v:imagedata r:id="rId315" o:title=""/>
          </v:shape>
          <o:OLEObject Type="Embed" ProgID="Equation.DSMT4" ShapeID="_x0000_i1184" DrawAspect="Content" ObjectID="_1685729780" r:id="rId316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7DC7B1A6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bookmarkStart w:id="0" w:name="_Hlk58278383"/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>Nghiệm của phương trình: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1800" w:dyaOrig="300" w14:anchorId="0DCC098C">
          <v:shape id="_x0000_i1185" type="#_x0000_t75" style="width:90pt;height:15pt" o:ole="">
            <v:imagedata r:id="rId317" o:title=""/>
          </v:shape>
          <o:OLEObject Type="Embed" ProgID="Equation.DSMT4" ShapeID="_x0000_i1185" DrawAspect="Content" ObjectID="_1685729781" r:id="rId318"/>
        </w:object>
      </w:r>
    </w:p>
    <w:p w14:paraId="70F7208B" w14:textId="77777777" w:rsidR="00E12DBA" w:rsidRPr="00290F86" w:rsidRDefault="00E12DBA" w:rsidP="00E12DBA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90F8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280" w:dyaOrig="620" w14:anchorId="67970B76">
          <v:shape id="_x0000_i1186" type="#_x0000_t75" style="width:63.75pt;height:30.75pt" o:ole="">
            <v:imagedata r:id="rId319" o:title=""/>
          </v:shape>
          <o:OLEObject Type="Embed" ProgID="Equation.DSMT4" ShapeID="_x0000_i1186" DrawAspect="Content" ObjectID="_1685729782" r:id="rId320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120" w:dyaOrig="620" w14:anchorId="289F9246">
          <v:shape id="_x0000_i1187" type="#_x0000_t75" style="width:56.25pt;height:30.75pt" o:ole="">
            <v:imagedata r:id="rId321" o:title=""/>
          </v:shape>
          <o:OLEObject Type="Embed" ProgID="Equation.DSMT4" ShapeID="_x0000_i1187" DrawAspect="Content" ObjectID="_1685729783" r:id="rId322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420" w:dyaOrig="620" w14:anchorId="0CBB4A32">
          <v:shape id="_x0000_i1188" type="#_x0000_t75" style="width:71.25pt;height:30.75pt" o:ole="">
            <v:imagedata r:id="rId323" o:title=""/>
          </v:shape>
          <o:OLEObject Type="Embed" ProgID="Equation.DSMT4" ShapeID="_x0000_i1188" DrawAspect="Content" ObjectID="_1685729784" r:id="rId324"/>
        </w:objec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260" w:dyaOrig="620" w14:anchorId="081A0D93">
          <v:shape id="_x0000_i1189" type="#_x0000_t75" style="width:63pt;height:30.75pt" o:ole="">
            <v:imagedata r:id="rId325" o:title=""/>
          </v:shape>
          <o:OLEObject Type="Embed" ProgID="Equation.DSMT4" ShapeID="_x0000_i1189" DrawAspect="Content" ObjectID="_1685729785" r:id="rId326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53A85C6C" w14:textId="4E85A000" w:rsidR="00E12DBA" w:rsidRPr="00290F86" w:rsidRDefault="00741FA6" w:rsidP="00E12DBA">
      <w:pPr>
        <w:spacing w:before="120"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CEE72AC" w14:textId="77777777" w:rsidR="00E12DBA" w:rsidRPr="00290F86" w:rsidRDefault="00E12DBA" w:rsidP="00E12DBA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290F86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290F86">
        <w:rPr>
          <w:rFonts w:ascii="Chu Van An" w:eastAsia="Calibri" w:hAnsi="Chu Van An" w:cs="Chu Van An"/>
          <w:b/>
          <w:sz w:val="24"/>
          <w:szCs w:val="24"/>
        </w:rPr>
        <w:t>họn</w:t>
      </w:r>
      <w:r w:rsidRPr="00290F86">
        <w:rPr>
          <w:rFonts w:ascii="Chu Van An" w:eastAsia="Calibri" w:hAnsi="Chu Van An" w:cs="Chu Van An"/>
          <w:b/>
          <w:sz w:val="24"/>
          <w:szCs w:val="24"/>
        </w:rPr>
        <w:tab/>
      </w:r>
      <w:r w:rsidRPr="00290F86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D</w:t>
      </w:r>
      <w:r w:rsidRPr="00290F86">
        <w:rPr>
          <w:rFonts w:ascii="Chu Van An" w:eastAsia="Calibri" w:hAnsi="Chu Van An" w:cs="Chu Van An"/>
          <w:b/>
          <w:color w:val="0000FF"/>
          <w:sz w:val="24"/>
          <w:szCs w:val="24"/>
        </w:rPr>
        <w:t>.</w:t>
      </w:r>
    </w:p>
    <w:p w14:paraId="62B22FB6" w14:textId="77777777" w:rsidR="00E12DBA" w:rsidRPr="00290F86" w:rsidRDefault="00E12DBA" w:rsidP="00E12DBA">
      <w:pPr>
        <w:pStyle w:val="ListParagraph"/>
        <w:spacing w:before="12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position w:val="-30"/>
          <w:sz w:val="24"/>
          <w:szCs w:val="24"/>
        </w:rPr>
        <w:object w:dxaOrig="4900" w:dyaOrig="720" w14:anchorId="6A8776B9">
          <v:shape id="_x0000_i1190" type="#_x0000_t75" style="width:245.25pt;height:36pt" o:ole="">
            <v:imagedata r:id="rId327" o:title=""/>
          </v:shape>
          <o:OLEObject Type="Embed" ProgID="Equation.DSMT4" ShapeID="_x0000_i1190" DrawAspect="Content" ObjectID="_1685729786" r:id="rId328"/>
        </w:object>
      </w:r>
    </w:p>
    <w:bookmarkEnd w:id="0"/>
    <w:p w14:paraId="68DD4370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290F86">
        <w:rPr>
          <w:rFonts w:ascii="Chu Van An" w:hAnsi="Chu Van An" w:cs="Chu Van An"/>
          <w:sz w:val="24"/>
          <w:szCs w:val="24"/>
          <w:lang w:val="nl-NL"/>
        </w:rPr>
        <w:t xml:space="preserve">Trên đoạn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660" w:dyaOrig="390" w14:anchorId="69E28B7E">
          <v:shape id="_x0000_i1191" type="#_x0000_t75" style="width:33pt;height:19.5pt" o:ole="">
            <v:imagedata r:id="rId329" o:title=""/>
          </v:shape>
          <o:OLEObject Type="Embed" ProgID="Equation.DSMT4" ShapeID="_x0000_i1191" DrawAspect="Content" ObjectID="_1685729787" r:id="rId330"/>
        </w:object>
      </w:r>
      <w:r w:rsidRPr="00290F86">
        <w:rPr>
          <w:rFonts w:ascii="Chu Van An" w:hAnsi="Chu Van An" w:cs="Chu Van An"/>
          <w:sz w:val="24"/>
          <w:szCs w:val="24"/>
          <w:lang w:val="nl-NL"/>
        </w:rPr>
        <w:t xml:space="preserve">, phương trình </w:t>
      </w:r>
      <w:r w:rsidRPr="00290F86">
        <w:rPr>
          <w:rFonts w:ascii="Chu Van An" w:hAnsi="Chu Van An" w:cs="Chu Van An"/>
          <w:position w:val="-8"/>
          <w:sz w:val="24"/>
          <w:szCs w:val="24"/>
        </w:rPr>
        <w:object w:dxaOrig="2220" w:dyaOrig="375" w14:anchorId="330E5D61">
          <v:shape id="_x0000_i1192" type="#_x0000_t75" style="width:111pt;height:18.75pt" o:ole="">
            <v:imagedata r:id="rId331" o:title=""/>
          </v:shape>
          <o:OLEObject Type="Embed" ProgID="Equation.DSMT4" ShapeID="_x0000_i1192" DrawAspect="Content" ObjectID="_1685729788" r:id="rId332"/>
        </w:object>
      </w:r>
      <w:r w:rsidRPr="00290F86">
        <w:rPr>
          <w:rFonts w:ascii="Chu Van An" w:hAnsi="Chu Van An" w:cs="Chu Van An"/>
          <w:sz w:val="24"/>
          <w:szCs w:val="24"/>
          <w:lang w:val="nl-NL"/>
        </w:rPr>
        <w:t xml:space="preserve"> có bao nhiêu nghiệm?</w:t>
      </w:r>
    </w:p>
    <w:p w14:paraId="0B71163A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90F86">
        <w:rPr>
          <w:rFonts w:ascii="Chu Van An" w:hAnsi="Chu Van An" w:cs="Chu Van An"/>
          <w:b/>
          <w:color w:val="0033CC"/>
          <w:position w:val="-4"/>
          <w:sz w:val="24"/>
          <w:szCs w:val="24"/>
          <w:lang w:val="nl-NL"/>
        </w:rPr>
        <w:object w:dxaOrig="210" w:dyaOrig="255" w14:anchorId="49212EB3">
          <v:shape id="_x0000_i1193" type="#_x0000_t75" style="width:10.5pt;height:12.75pt" o:ole="">
            <v:imagedata r:id="rId333" o:title=""/>
          </v:shape>
          <o:OLEObject Type="Embed" ProgID="Equation.DSMT4" ShapeID="_x0000_i1193" DrawAspect="Content" ObjectID="_1685729789" r:id="rId334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90F86">
        <w:rPr>
          <w:rFonts w:ascii="Chu Van An" w:hAnsi="Chu Van An" w:cs="Chu Van An"/>
          <w:b/>
          <w:color w:val="0033CC"/>
          <w:position w:val="-4"/>
          <w:sz w:val="24"/>
          <w:szCs w:val="24"/>
          <w:lang w:val="nl-NL"/>
        </w:rPr>
        <w:object w:dxaOrig="210" w:dyaOrig="255" w14:anchorId="1909686A">
          <v:shape id="_x0000_i1194" type="#_x0000_t75" style="width:10.5pt;height:12.75pt" o:ole="">
            <v:imagedata r:id="rId335" o:title=""/>
          </v:shape>
          <o:OLEObject Type="Embed" ProgID="Equation.DSMT4" ShapeID="_x0000_i1194" DrawAspect="Content" ObjectID="_1685729790" r:id="rId336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180" w:dyaOrig="300" w14:anchorId="18F766C1">
          <v:shape id="_x0000_i1195" type="#_x0000_t75" style="width:9pt;height:15pt" o:ole="">
            <v:imagedata r:id="rId337" o:title=""/>
          </v:shape>
          <o:OLEObject Type="Embed" ProgID="Equation.DSMT4" ShapeID="_x0000_i1195" DrawAspect="Content" ObjectID="_1685729791" r:id="rId338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180" w:dyaOrig="300" w14:anchorId="662DAF16">
          <v:shape id="_x0000_i1196" type="#_x0000_t75" style="width:9pt;height:15pt" o:ole="">
            <v:imagedata r:id="rId339" o:title=""/>
          </v:shape>
          <o:OLEObject Type="Embed" ProgID="Equation.DSMT4" ShapeID="_x0000_i1196" DrawAspect="Content" ObjectID="_1685729792" r:id="rId340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</w:p>
    <w:p w14:paraId="0C6E7030" w14:textId="06B66C29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3D28EFF" w14:textId="77777777" w:rsidR="00E12DBA" w:rsidRPr="00290F86" w:rsidRDefault="00E12DBA" w:rsidP="00E12DBA">
      <w:pPr>
        <w:pStyle w:val="ListParagraph"/>
        <w:spacing w:line="276" w:lineRule="auto"/>
        <w:ind w:left="992"/>
        <w:contextualSpacing w:val="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</w:p>
    <w:p w14:paraId="3FC490E6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290F86">
        <w:rPr>
          <w:rFonts w:ascii="Chu Van An" w:hAnsi="Chu Van An" w:cs="Chu Van An"/>
          <w:position w:val="-48"/>
          <w:sz w:val="24"/>
          <w:szCs w:val="24"/>
        </w:rPr>
        <w:object w:dxaOrig="3705" w:dyaOrig="1095" w14:anchorId="01A2C8F2">
          <v:shape id="_x0000_i1197" type="#_x0000_t75" style="width:185.25pt;height:54.75pt" o:ole="">
            <v:imagedata r:id="rId341" o:title=""/>
          </v:shape>
          <o:OLEObject Type="Embed" ProgID="Equation.DSMT4" ShapeID="_x0000_i1197" DrawAspect="Content" ObjectID="_1685729793" r:id="rId342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290F86">
        <w:rPr>
          <w:rFonts w:ascii="Chu Van An" w:hAnsi="Chu Van An" w:cs="Chu Van An"/>
          <w:position w:val="-60"/>
          <w:sz w:val="24"/>
          <w:szCs w:val="24"/>
        </w:rPr>
        <w:object w:dxaOrig="2535" w:dyaOrig="1320" w14:anchorId="5D03993F">
          <v:shape id="_x0000_i1198" type="#_x0000_t75" style="width:126.75pt;height:66pt" o:ole="">
            <v:imagedata r:id="rId343" o:title=""/>
          </v:shape>
          <o:OLEObject Type="Embed" ProgID="Equation.DSMT4" ShapeID="_x0000_i1198" DrawAspect="Content" ObjectID="_1685729794" r:id="rId344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</w:p>
    <w:p w14:paraId="72F78D3C" w14:textId="77777777" w:rsidR="00E12DBA" w:rsidRPr="00290F86" w:rsidRDefault="00E12DBA" w:rsidP="00E12DBA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90F86">
        <w:rPr>
          <w:rFonts w:ascii="Chu Van An" w:hAnsi="Chu Van An" w:cs="Chu Van An"/>
          <w:sz w:val="24"/>
          <w:szCs w:val="24"/>
          <w:lang w:val="fr-FR"/>
        </w:rPr>
        <w:t xml:space="preserve">Trên đoạn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660" w:dyaOrig="390" w14:anchorId="6E1ADB9A">
          <v:shape id="_x0000_i1199" type="#_x0000_t75" style="width:33pt;height:19.5pt" o:ole="">
            <v:imagedata r:id="rId345" o:title=""/>
          </v:shape>
          <o:OLEObject Type="Embed" ProgID="Equation.DSMT4" ShapeID="_x0000_i1199" DrawAspect="Content" ObjectID="_1685729795" r:id="rId346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, phương trình </w:t>
      </w:r>
      <w:r w:rsidRPr="00290F86">
        <w:rPr>
          <w:rFonts w:ascii="Chu Van An" w:hAnsi="Chu Van An" w:cs="Chu Van An"/>
          <w:position w:val="-8"/>
          <w:sz w:val="24"/>
          <w:szCs w:val="24"/>
        </w:rPr>
        <w:object w:dxaOrig="2220" w:dyaOrig="375" w14:anchorId="1767A6D2">
          <v:shape id="_x0000_i1200" type="#_x0000_t75" style="width:111pt;height:18.75pt" o:ole="">
            <v:imagedata r:id="rId347" o:title=""/>
          </v:shape>
          <o:OLEObject Type="Embed" ProgID="Equation.DSMT4" ShapeID="_x0000_i1200" DrawAspect="Content" ObjectID="_1685729796" r:id="rId348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 có các nghiệm là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485" w:dyaOrig="615" w14:anchorId="7E779423">
          <v:shape id="_x0000_i1201" type="#_x0000_t75" style="width:74.25pt;height:30.75pt" o:ole="">
            <v:imagedata r:id="rId349" o:title=""/>
          </v:shape>
          <o:OLEObject Type="Embed" ProgID="Equation.DSMT4" ShapeID="_x0000_i1201" DrawAspect="Content" ObjectID="_1685729797" r:id="rId350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</w:p>
    <w:p w14:paraId="1DF23428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Nghiệm của phương trình lượng giác: </w:t>
      </w:r>
      <w:r w:rsidRPr="00290F8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200" w:dyaOrig="320" w14:anchorId="4C7AF85A">
          <v:shape id="_x0000_i1202" type="#_x0000_t75" style="width:110.25pt;height:15.75pt" o:ole="">
            <v:imagedata r:id="rId351" o:title=""/>
          </v:shape>
          <o:OLEObject Type="Embed" ProgID="Equation.DSMT4" ShapeID="_x0000_i1202" DrawAspect="Content" ObjectID="_1685729798" r:id="rId352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 thỏa điều kiện </w:t>
      </w:r>
      <w:r w:rsidRPr="00290F8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980" w:dyaOrig="620" w14:anchorId="2496756E">
          <v:shape id="_x0000_i1203" type="#_x0000_t75" style="width:48.75pt;height:30.75pt" o:ole="">
            <v:imagedata r:id="rId353" o:title=""/>
          </v:shape>
          <o:OLEObject Type="Embed" ProgID="Equation.DSMT4" ShapeID="_x0000_i1203" DrawAspect="Content" ObjectID="_1685729799" r:id="rId354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 là</w:t>
      </w:r>
    </w:p>
    <w:p w14:paraId="6FC791A9" w14:textId="77777777" w:rsidR="00E12DBA" w:rsidRPr="00290F86" w:rsidRDefault="00E12DBA" w:rsidP="00E12DBA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620" w:dyaOrig="620" w14:anchorId="3B23C38B">
          <v:shape id="_x0000_i1204" type="#_x0000_t75" style="width:30.75pt;height:30.75pt" o:ole="">
            <v:imagedata r:id="rId355" o:title=""/>
          </v:shape>
          <o:OLEObject Type="Embed" ProgID="Equation.DSMT4" ShapeID="_x0000_i1204" DrawAspect="Content" ObjectID="_1685729800" r:id="rId356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620" w:dyaOrig="620" w14:anchorId="66118961">
          <v:shape id="_x0000_i1205" type="#_x0000_t75" style="width:30.75pt;height:30.75pt" o:ole="">
            <v:imagedata r:id="rId357" o:title=""/>
          </v:shape>
          <o:OLEObject Type="Embed" ProgID="Equation.DSMT4" ShapeID="_x0000_i1205" DrawAspect="Content" ObjectID="_1685729801" r:id="rId358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620" w:dyaOrig="620" w14:anchorId="49D03EEE">
          <v:shape id="_x0000_i1206" type="#_x0000_t75" style="width:30.75pt;height:30.75pt" o:ole="">
            <v:imagedata r:id="rId359" o:title=""/>
          </v:shape>
          <o:OLEObject Type="Embed" ProgID="Equation.DSMT4" ShapeID="_x0000_i1206" DrawAspect="Content" ObjectID="_1685729802" r:id="rId360"/>
        </w:objec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740" w:dyaOrig="620" w14:anchorId="550B117E">
          <v:shape id="_x0000_i1207" type="#_x0000_t75" style="width:36.75pt;height:30.75pt" o:ole="">
            <v:imagedata r:id="rId361" o:title=""/>
          </v:shape>
          <o:OLEObject Type="Embed" ProgID="Equation.DSMT4" ShapeID="_x0000_i1207" DrawAspect="Content" ObjectID="_1685729803" r:id="rId362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562BE3E6" w14:textId="413CF1BD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CD2D0C9" w14:textId="77777777" w:rsidR="00E12DBA" w:rsidRPr="00290F86" w:rsidRDefault="00E12DBA" w:rsidP="00E12DBA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6EA08DE0" w14:textId="77777777" w:rsidR="00E12DBA" w:rsidRPr="00290F86" w:rsidRDefault="00E12DBA" w:rsidP="00E12DBA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position w:val="-92"/>
          <w:sz w:val="24"/>
          <w:szCs w:val="24"/>
        </w:rPr>
        <w:object w:dxaOrig="5920" w:dyaOrig="1960" w14:anchorId="24AAF13B">
          <v:shape id="_x0000_i1208" type="#_x0000_t75" style="width:296.25pt;height:98.25pt" o:ole="">
            <v:imagedata r:id="rId363" o:title=""/>
          </v:shape>
          <o:OLEObject Type="Embed" ProgID="Equation.DSMT4" ShapeID="_x0000_i1208" DrawAspect="Content" ObjectID="_1685729804" r:id="rId364"/>
        </w:object>
      </w:r>
    </w:p>
    <w:p w14:paraId="206FC915" w14:textId="77777777" w:rsidR="00E12DBA" w:rsidRPr="00290F86" w:rsidRDefault="00E12DBA" w:rsidP="00E12DBA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Vì </w:t>
      </w:r>
      <w:r w:rsidRPr="00290F8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980" w:dyaOrig="620" w14:anchorId="4CF531D6">
          <v:shape id="_x0000_i1209" type="#_x0000_t75" style="width:48.75pt;height:30.75pt" o:ole="">
            <v:imagedata r:id="rId353" o:title=""/>
          </v:shape>
          <o:OLEObject Type="Embed" ProgID="Equation.DSMT4" ShapeID="_x0000_i1209" DrawAspect="Content" ObjectID="_1685729805" r:id="rId365"/>
        </w:objec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90F86">
        <w:rPr>
          <w:rFonts w:ascii="Chu Van An" w:hAnsi="Chu Van An" w:cs="Chu Van An"/>
          <w:sz w:val="24"/>
          <w:szCs w:val="24"/>
        </w:rPr>
        <w:t xml:space="preserve">nên chỉ có nghiệm </w:t>
      </w:r>
      <w:r w:rsidRPr="00290F8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620" w:dyaOrig="620" w14:anchorId="7585AA91">
          <v:shape id="_x0000_i1210" type="#_x0000_t75" style="width:30.75pt;height:30.75pt" o:ole="">
            <v:imagedata r:id="rId355" o:title=""/>
          </v:shape>
          <o:OLEObject Type="Embed" ProgID="Equation.DSMT4" ShapeID="_x0000_i1210" DrawAspect="Content" ObjectID="_1685729806" r:id="rId366"/>
        </w:objec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7B81E418" w14:textId="77777777" w:rsidR="00E12DBA" w:rsidRPr="00290F86" w:rsidRDefault="00E12DBA" w:rsidP="00D62C9A">
      <w:pPr>
        <w:pStyle w:val="msolistparagraph0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Chu Van An" w:hAnsi="Chu Van An" w:cs="Chu Van An"/>
          <w:b/>
          <w:color w:val="0000FF"/>
          <w:lang w:val="en-US"/>
        </w:rPr>
      </w:pPr>
      <w:r w:rsidRPr="00290F86">
        <w:rPr>
          <w:rFonts w:ascii="Chu Van An" w:hAnsi="Chu Van An" w:cs="Chu Van An"/>
          <w:b/>
          <w:color w:val="FF00FF"/>
          <w:lang w:val="en-US"/>
        </w:rPr>
        <w:t xml:space="preserve">   </w:t>
      </w:r>
      <w:r w:rsidRPr="00290F86">
        <w:rPr>
          <w:rFonts w:ascii="Chu Van An" w:hAnsi="Chu Van An" w:cs="Chu Van An"/>
          <w:lang w:val="en-US"/>
        </w:rPr>
        <w:t>Nghiệm của phương trình</w:t>
      </w:r>
      <w:r w:rsidRPr="00290F86">
        <w:rPr>
          <w:rFonts w:ascii="Chu Van An" w:hAnsi="Chu Van An" w:cs="Chu Van An"/>
          <w:position w:val="-6"/>
          <w:lang w:val="en-US"/>
        </w:rPr>
        <w:object w:dxaOrig="1650" w:dyaOrig="285" w14:anchorId="23ED75FD">
          <v:shape id="_x0000_i1211" type="#_x0000_t75" style="width:82.5pt;height:14.25pt" o:ole="">
            <v:imagedata r:id="rId367" o:title=""/>
          </v:shape>
          <o:OLEObject Type="Embed" ProgID="Equation.DSMT4" ShapeID="_x0000_i1211" DrawAspect="Content" ObjectID="_1685729807" r:id="rId368"/>
        </w:object>
      </w:r>
      <w:r w:rsidRPr="00290F86">
        <w:rPr>
          <w:rFonts w:ascii="Chu Van An" w:hAnsi="Chu Van An" w:cs="Chu Van An"/>
          <w:lang w:val="en-US"/>
        </w:rPr>
        <w:t xml:space="preserve"> là</w:t>
      </w:r>
    </w:p>
    <w:p w14:paraId="41187922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90F86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290F86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785" w:dyaOrig="645" w14:anchorId="67D42162">
          <v:shape id="_x0000_i1212" type="#_x0000_t75" style="width:89.25pt;height:32.25pt" o:ole="">
            <v:imagedata r:id="rId369" o:title=""/>
          </v:shape>
          <o:OLEObject Type="Embed" ProgID="Equation.DSMT4" ShapeID="_x0000_i1212" DrawAspect="Content" ObjectID="_1685729808" r:id="rId370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90F86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290F86">
        <w:rPr>
          <w:rFonts w:ascii="Chu Van An" w:hAnsi="Chu Van An" w:cs="Chu Van An"/>
          <w:position w:val="-10"/>
          <w:sz w:val="24"/>
          <w:szCs w:val="24"/>
        </w:rPr>
        <w:object w:dxaOrig="1395" w:dyaOrig="330" w14:anchorId="50118877">
          <v:shape id="_x0000_i1213" type="#_x0000_t75" style="width:69.75pt;height:16.5pt" o:ole="">
            <v:imagedata r:id="rId371" o:title=""/>
          </v:shape>
          <o:OLEObject Type="Embed" ProgID="Equation.DSMT4" ShapeID="_x0000_i1213" DrawAspect="Content" ObjectID="_1685729809" r:id="rId372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62EBF679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650" w:dyaOrig="645" w14:anchorId="4BAD0B3B">
          <v:shape id="_x0000_i1214" type="#_x0000_t75" style="width:82.5pt;height:32.25pt" o:ole="">
            <v:imagedata r:id="rId373" o:title=""/>
          </v:shape>
          <o:OLEObject Type="Embed" ProgID="Equation.DSMT4" ShapeID="_x0000_i1214" DrawAspect="Content" ObjectID="_1685729810" r:id="rId374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90F86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920" w:dyaOrig="645" w14:anchorId="4894B3A5">
          <v:shape id="_x0000_i1215" type="#_x0000_t75" style="width:96pt;height:32.25pt" o:ole="">
            <v:imagedata r:id="rId375" o:title=""/>
          </v:shape>
          <o:OLEObject Type="Embed" ProgID="Equation.DSMT4" ShapeID="_x0000_i1215" DrawAspect="Content" ObjectID="_1685729811" r:id="rId376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115B7A18" w14:textId="77777777" w:rsidR="00E12DBA" w:rsidRPr="00290F86" w:rsidRDefault="00E12DBA" w:rsidP="00E12DBA">
      <w:pPr>
        <w:pStyle w:val="ListParagraph"/>
        <w:spacing w:after="0"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290F86">
        <w:rPr>
          <w:rFonts w:ascii="Chu Van An" w:hAnsi="Chu Van An" w:cs="Chu Van An"/>
          <w:b/>
          <w:sz w:val="24"/>
          <w:szCs w:val="24"/>
        </w:rPr>
        <w:t>Lời giải</w:t>
      </w:r>
    </w:p>
    <w:p w14:paraId="7D67A10A" w14:textId="77777777" w:rsidR="00E12DBA" w:rsidRPr="00290F86" w:rsidRDefault="00E12DBA" w:rsidP="00E12DBA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</w:p>
    <w:p w14:paraId="0B99F0ED" w14:textId="77777777" w:rsidR="00E12DBA" w:rsidRPr="00290F86" w:rsidRDefault="00E12DBA" w:rsidP="00E12DBA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90F86">
        <w:rPr>
          <w:rFonts w:ascii="Chu Van An" w:hAnsi="Chu Van An" w:cs="Chu Van An"/>
          <w:position w:val="-16"/>
          <w:sz w:val="24"/>
          <w:szCs w:val="24"/>
        </w:rPr>
        <w:object w:dxaOrig="4485" w:dyaOrig="450" w14:anchorId="0BBC9949">
          <v:shape id="_x0000_i1216" type="#_x0000_t75" style="width:224.25pt;height:22.5pt" o:ole="">
            <v:imagedata r:id="rId377" o:title=""/>
          </v:shape>
          <o:OLEObject Type="Embed" ProgID="Equation.DSMT4" ShapeID="_x0000_i1216" DrawAspect="Content" ObjectID="_1685729812" r:id="rId378"/>
        </w:object>
      </w:r>
      <w:r w:rsidRPr="00290F86">
        <w:rPr>
          <w:rFonts w:ascii="Chu Van An" w:hAnsi="Chu Van An" w:cs="Chu Van An"/>
          <w:position w:val="-44"/>
          <w:sz w:val="24"/>
          <w:szCs w:val="24"/>
        </w:rPr>
        <w:object w:dxaOrig="4110" w:dyaOrig="1020" w14:anchorId="5D513EEA">
          <v:shape id="_x0000_i1217" type="#_x0000_t75" style="width:205.5pt;height:51pt" o:ole="">
            <v:imagedata r:id="rId379" o:title=""/>
          </v:shape>
          <o:OLEObject Type="Embed" ProgID="Equation.DSMT4" ShapeID="_x0000_i1217" DrawAspect="Content" ObjectID="_1685729813" r:id="rId380"/>
        </w:object>
      </w:r>
    </w:p>
    <w:p w14:paraId="2BBC63FA" w14:textId="77777777" w:rsidR="00E12DBA" w:rsidRPr="00290F86" w:rsidRDefault="00E12DBA" w:rsidP="00E12DBA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Với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2985" w:dyaOrig="630" w14:anchorId="10E77618">
          <v:shape id="_x0000_i1218" type="#_x0000_t75" style="width:149.25pt;height:31.5pt" o:ole="">
            <v:imagedata r:id="rId381" o:title=""/>
          </v:shape>
          <o:OLEObject Type="Embed" ProgID="Equation.DSMT4" ShapeID="_x0000_i1218" DrawAspect="Content" ObjectID="_1685729814" r:id="rId382"/>
        </w:object>
      </w:r>
    </w:p>
    <w:p w14:paraId="75544A47" w14:textId="77777777" w:rsidR="00E12DBA" w:rsidRPr="00290F86" w:rsidRDefault="00E12DBA" w:rsidP="00E12DBA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>Vậy nghiệm của phương trình là</w:t>
      </w:r>
      <w:r w:rsidRPr="00290F86">
        <w:rPr>
          <w:rFonts w:ascii="Chu Van An" w:hAnsi="Chu Van An" w:cs="Chu Van An"/>
          <w:b/>
          <w:sz w:val="24"/>
          <w:szCs w:val="24"/>
        </w:rPr>
        <w:t xml:space="preserve">: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785" w:dyaOrig="645" w14:anchorId="1AAA3D74">
          <v:shape id="_x0000_i1219" type="#_x0000_t75" style="width:89.25pt;height:32.25pt" o:ole="">
            <v:imagedata r:id="rId369" o:title=""/>
          </v:shape>
          <o:OLEObject Type="Embed" ProgID="Equation.DSMT4" ShapeID="_x0000_i1219" DrawAspect="Content" ObjectID="_1685729815" r:id="rId38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3DB28B8A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  </w:t>
      </w:r>
      <w:r w:rsidRPr="00290F86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085" w:dyaOrig="315" w14:anchorId="1004509A">
          <v:shape id="_x0000_i1220" type="#_x0000_t75" style="width:104.25pt;height:15.75pt" o:ole="">
            <v:imagedata r:id="rId384" o:title=""/>
          </v:shape>
          <o:OLEObject Type="Embed" ProgID="Equation.DSMT4" ShapeID="_x0000_i1220" DrawAspect="Content" ObjectID="_1685729816" r:id="rId385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là</w:t>
      </w:r>
    </w:p>
    <w:p w14:paraId="05A00FD1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2040" w:dyaOrig="615" w14:anchorId="1094E609">
          <v:shape id="_x0000_i1221" type="#_x0000_t75" style="width:102pt;height:30.75pt" o:ole="">
            <v:imagedata r:id="rId386" o:title=""/>
          </v:shape>
          <o:OLEObject Type="Embed" ProgID="Equation.DSMT4" ShapeID="_x0000_i1221" DrawAspect="Content" ObjectID="_1685729817" r:id="rId38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2580" w:dyaOrig="405" w14:anchorId="3B49A2B0">
          <v:shape id="_x0000_i1222" type="#_x0000_t75" style="width:129pt;height:20.25pt" o:ole="">
            <v:imagedata r:id="rId388" o:title=""/>
          </v:shape>
          <o:OLEObject Type="Embed" ProgID="Equation.DSMT4" ShapeID="_x0000_i1222" DrawAspect="Content" ObjectID="_1685729818" r:id="rId389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688B80DE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905" w:dyaOrig="615" w14:anchorId="12F3155A">
          <v:shape id="_x0000_i1223" type="#_x0000_t75" style="width:95.25pt;height:30.75pt" o:ole="">
            <v:imagedata r:id="rId390" o:title=""/>
          </v:shape>
          <o:OLEObject Type="Embed" ProgID="Equation.DSMT4" ShapeID="_x0000_i1223" DrawAspect="Content" ObjectID="_1685729819" r:id="rId391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2940" w:dyaOrig="405" w14:anchorId="1286E841">
          <v:shape id="_x0000_i1224" type="#_x0000_t75" style="width:147pt;height:20.25pt" o:ole="">
            <v:imagedata r:id="rId392" o:title=""/>
          </v:shape>
          <o:OLEObject Type="Embed" ProgID="Equation.DSMT4" ShapeID="_x0000_i1224" DrawAspect="Content" ObjectID="_1685729820" r:id="rId39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4ADBAA7A" w14:textId="1C8867FC" w:rsidR="00E12DBA" w:rsidRPr="00290F86" w:rsidRDefault="00741FA6" w:rsidP="00E12DBA">
      <w:pPr>
        <w:spacing w:after="200"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  <w:r w:rsidR="00E12DBA" w:rsidRPr="00290F86">
        <w:rPr>
          <w:rFonts w:ascii="Chu Van An" w:hAnsi="Chu Van An" w:cs="Chu Van An"/>
          <w:sz w:val="24"/>
          <w:szCs w:val="24"/>
        </w:rPr>
        <w:t>.</w:t>
      </w:r>
    </w:p>
    <w:p w14:paraId="6827DE63" w14:textId="77777777" w:rsidR="00E12DBA" w:rsidRPr="00290F86" w:rsidRDefault="00E12DBA" w:rsidP="00E12DBA">
      <w:pPr>
        <w:spacing w:after="200"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</w:p>
    <w:p w14:paraId="5C8B7486" w14:textId="77777777" w:rsidR="00E12DBA" w:rsidRPr="00290F86" w:rsidRDefault="00E12DBA" w:rsidP="00E12DBA">
      <w:pPr>
        <w:spacing w:before="120" w:after="20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Ta có: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085" w:dyaOrig="315" w14:anchorId="5C88AED3">
          <v:shape id="_x0000_i1225" type="#_x0000_t75" style="width:104.25pt;height:15.75pt" o:ole="">
            <v:imagedata r:id="rId394" o:title=""/>
          </v:shape>
          <o:OLEObject Type="Embed" ProgID="Equation.DSMT4" ShapeID="_x0000_i1225" DrawAspect="Content" ObjectID="_1685729821" r:id="rId395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</w:t>
      </w:r>
      <w:r w:rsidRPr="00290F86">
        <w:rPr>
          <w:rFonts w:ascii="Chu Van An" w:hAnsi="Chu Van An" w:cs="Chu Van An"/>
          <w:position w:val="-30"/>
          <w:sz w:val="24"/>
          <w:szCs w:val="24"/>
        </w:rPr>
        <w:object w:dxaOrig="1605" w:dyaOrig="720" w14:anchorId="02A7AAC0">
          <v:shape id="_x0000_i1226" type="#_x0000_t75" style="width:80.25pt;height:36pt" o:ole="">
            <v:imagedata r:id="rId396" o:title=""/>
          </v:shape>
          <o:OLEObject Type="Embed" ProgID="Equation.DSMT4" ShapeID="_x0000_i1226" DrawAspect="Content" ObjectID="_1685729822" r:id="rId397"/>
        </w:objec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560" w:dyaOrig="615" w14:anchorId="754E2FE9">
          <v:shape id="_x0000_i1227" type="#_x0000_t75" style="width:78pt;height:30.75pt" o:ole="">
            <v:imagedata r:id="rId398" o:title=""/>
          </v:shape>
          <o:OLEObject Type="Embed" ProgID="Equation.DSMT4" ShapeID="_x0000_i1227" DrawAspect="Content" ObjectID="_1685729823" r:id="rId399"/>
        </w:object>
      </w:r>
    </w:p>
    <w:p w14:paraId="6D021C7B" w14:textId="77777777" w:rsidR="00E12DBA" w:rsidRPr="00290F86" w:rsidRDefault="00E12DBA" w:rsidP="00E12DBA">
      <w:pPr>
        <w:spacing w:before="120" w:after="20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Vậy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60" w:dyaOrig="615" w14:anchorId="5390E546">
          <v:shape id="_x0000_i1228" type="#_x0000_t75" style="width:63pt;height:30.75pt" o:ole="">
            <v:imagedata r:id="rId400" o:title=""/>
          </v:shape>
          <o:OLEObject Type="Embed" ProgID="Equation.DSMT4" ShapeID="_x0000_i1228" DrawAspect="Content" ObjectID="_1685729824" r:id="rId401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050B98CB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Pr="00290F86">
        <w:rPr>
          <w:rFonts w:ascii="Chu Van An" w:hAnsi="Chu Van An" w:cs="Chu Van An"/>
          <w:b/>
          <w:color w:val="92D050"/>
          <w:sz w:val="24"/>
          <w:szCs w:val="24"/>
        </w:rPr>
        <w:t xml:space="preserve"> </w:t>
      </w:r>
      <w:r w:rsidRPr="00290F86">
        <w:rPr>
          <w:rFonts w:ascii="Chu Van An" w:hAnsi="Chu Van An" w:cs="Chu Van An"/>
          <w:sz w:val="24"/>
          <w:szCs w:val="24"/>
        </w:rPr>
        <w:t xml:space="preserve">Trong khoảng </w:t>
      </w:r>
      <w:bookmarkStart w:id="1" w:name="MTBlankEqn"/>
      <w:r w:rsidRPr="00290F86">
        <w:rPr>
          <w:rFonts w:ascii="Chu Van An" w:hAnsi="Chu Van An" w:cs="Chu Van An"/>
          <w:position w:val="-14"/>
          <w:sz w:val="24"/>
          <w:szCs w:val="24"/>
        </w:rPr>
        <w:object w:dxaOrig="741" w:dyaOrig="398" w14:anchorId="78B880EC">
          <v:shape id="_x0000_i1229" type="#_x0000_t75" style="width:36.75pt;height:20.25pt" o:ole="">
            <v:imagedata r:id="rId402" o:title=""/>
          </v:shape>
          <o:OLEObject Type="Embed" ProgID="Equation.DSMT4" ShapeID="_x0000_i1229" DrawAspect="Content" ObjectID="_1685729825" r:id="rId403"/>
        </w:object>
      </w:r>
      <w:bookmarkEnd w:id="1"/>
      <w:r w:rsidRPr="00290F86">
        <w:rPr>
          <w:rFonts w:ascii="Chu Van An" w:hAnsi="Chu Van An" w:cs="Chu Van An"/>
          <w:sz w:val="24"/>
          <w:szCs w:val="24"/>
        </w:rPr>
        <w:t xml:space="preserve">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180" w:dyaOrig="279" w14:anchorId="5936DD69">
          <v:shape id="_x0000_i1230" type="#_x0000_t75" style="width:108.75pt;height:14.25pt" o:ole="">
            <v:imagedata r:id="rId404" o:title=""/>
          </v:shape>
          <o:OLEObject Type="Embed" ProgID="Equation.DSMT4" ShapeID="_x0000_i1230" DrawAspect="Content" ObjectID="_1685729826" r:id="rId405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có tất cả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58" w:dyaOrig="215" w14:anchorId="28D8F2C4">
          <v:shape id="_x0000_i1231" type="#_x0000_t75" style="width:12.75pt;height:10.5pt" o:ole="">
            <v:imagedata r:id="rId406" o:title=""/>
          </v:shape>
          <o:OLEObject Type="Embed" ProgID="Equation.DSMT4" ShapeID="_x0000_i1231" DrawAspect="Content" ObjectID="_1685729827" r:id="rId407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nghiệm. Tìm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58" w:dyaOrig="215" w14:anchorId="25E61914">
          <v:shape id="_x0000_i1232" type="#_x0000_t75" style="width:12.75pt;height:10.5pt" o:ole="">
            <v:imagedata r:id="rId408" o:title=""/>
          </v:shape>
          <o:OLEObject Type="Embed" ProgID="Equation.DSMT4" ShapeID="_x0000_i1232" DrawAspect="Content" ObjectID="_1685729828" r:id="rId409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28F14BD6" w14:textId="77777777" w:rsidR="00E12DBA" w:rsidRPr="00290F86" w:rsidRDefault="00E12DBA" w:rsidP="00E12DBA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623" w:dyaOrig="279" w14:anchorId="075CDFDF">
          <v:shape id="_x0000_i1233" type="#_x0000_t75" style="width:31.5pt;height:14.25pt" o:ole="">
            <v:imagedata r:id="rId410" o:title=""/>
          </v:shape>
          <o:OLEObject Type="Embed" ProgID="Equation.DSMT4" ShapeID="_x0000_i1233" DrawAspect="Content" ObjectID="_1685729829" r:id="rId411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559" w:dyaOrig="279" w14:anchorId="11052C0E">
          <v:shape id="_x0000_i1234" type="#_x0000_t75" style="width:27.75pt;height:14.25pt" o:ole="">
            <v:imagedata r:id="rId412" o:title=""/>
          </v:shape>
          <o:OLEObject Type="Embed" ProgID="Equation.DSMT4" ShapeID="_x0000_i1234" DrawAspect="Content" ObjectID="_1685729830" r:id="rId41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602" w:dyaOrig="279" w14:anchorId="0E77D7DA">
          <v:shape id="_x0000_i1235" type="#_x0000_t75" style="width:30pt;height:14.25pt" o:ole="">
            <v:imagedata r:id="rId414" o:title=""/>
          </v:shape>
          <o:OLEObject Type="Embed" ProgID="Equation.DSMT4" ShapeID="_x0000_i1235" DrawAspect="Content" ObjectID="_1685729831" r:id="rId415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623" w:dyaOrig="279" w14:anchorId="26A0739B">
          <v:shape id="_x0000_i1236" type="#_x0000_t75" style="width:31.5pt;height:14.25pt" o:ole="">
            <v:imagedata r:id="rId416" o:title=""/>
          </v:shape>
          <o:OLEObject Type="Embed" ProgID="Equation.DSMT4" ShapeID="_x0000_i1236" DrawAspect="Content" ObjectID="_1685729832" r:id="rId41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4BF70B09" w14:textId="6E5ECFC8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F6F3E3F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</w:p>
    <w:p w14:paraId="49B3D8E5" w14:textId="77777777" w:rsidR="00E12DBA" w:rsidRPr="00290F86" w:rsidRDefault="00E12DBA" w:rsidP="00E12DBA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Phương trình </w:t>
      </w:r>
      <w:r w:rsidRPr="00290F86">
        <w:rPr>
          <w:rFonts w:ascii="Chu Van An" w:hAnsi="Chu Van An" w:cs="Chu Van An"/>
          <w:position w:val="-46"/>
          <w:sz w:val="24"/>
          <w:szCs w:val="24"/>
        </w:rPr>
        <w:object w:dxaOrig="6020" w:dyaOrig="1042" w14:anchorId="747FB7A1">
          <v:shape id="_x0000_i1237" type="#_x0000_t75" style="width:300.75pt;height:51.75pt" o:ole="">
            <v:imagedata r:id="rId418" o:title=""/>
          </v:shape>
          <o:OLEObject Type="Embed" ProgID="Equation.DSMT4" ShapeID="_x0000_i1237" DrawAspect="Content" ObjectID="_1685729833" r:id="rId419"/>
        </w:object>
      </w:r>
    </w:p>
    <w:p w14:paraId="13949326" w14:textId="77777777" w:rsidR="00E12DBA" w:rsidRPr="00290F86" w:rsidRDefault="00E12DBA" w:rsidP="00E12DBA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Do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3503" w:dyaOrig="623" w14:anchorId="62B48FC6">
          <v:shape id="_x0000_i1238" type="#_x0000_t75" style="width:175.5pt;height:31.5pt" o:ole="">
            <v:imagedata r:id="rId420" o:title=""/>
          </v:shape>
          <o:OLEObject Type="Embed" ProgID="Equation.DSMT4" ShapeID="_x0000_i1238" DrawAspect="Content" ObjectID="_1685729834" r:id="rId421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45DDD6FF" w14:textId="77777777" w:rsidR="00E12DBA" w:rsidRPr="00290F86" w:rsidRDefault="00E12DBA" w:rsidP="00E12DBA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Vậy phương trình có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183" w:dyaOrig="279" w14:anchorId="43FC9B89">
          <v:shape id="_x0000_i1239" type="#_x0000_t75" style="width:9pt;height:14.25pt" o:ole="">
            <v:imagedata r:id="rId422" o:title=""/>
          </v:shape>
          <o:OLEObject Type="Embed" ProgID="Equation.DSMT4" ShapeID="_x0000_i1239" DrawAspect="Content" ObjectID="_1685729835" r:id="rId423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nghiệm thuộc khoảng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741" w:dyaOrig="398" w14:anchorId="4CE7B33B">
          <v:shape id="_x0000_i1240" type="#_x0000_t75" style="width:36.75pt;height:20.25pt" o:ole="">
            <v:imagedata r:id="rId424" o:title=""/>
          </v:shape>
          <o:OLEObject Type="Embed" ProgID="Equation.DSMT4" ShapeID="_x0000_i1240" DrawAspect="Content" ObjectID="_1685729836" r:id="rId425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6A8DC555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480" w:dyaOrig="320" w14:anchorId="6FD3BDD1">
          <v:shape id="_x0000_i1241" type="#_x0000_t75" style="width:123.75pt;height:15.75pt" o:ole="">
            <v:imagedata r:id="rId426" o:title=""/>
          </v:shape>
          <o:OLEObject Type="Embed" ProgID="Equation.DSMT4" ShapeID="_x0000_i1241" DrawAspect="Content" ObjectID="_1685729837" r:id="rId427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có nghiệm là.</w:t>
      </w:r>
    </w:p>
    <w:p w14:paraId="5BD83FC5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A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900" w:dyaOrig="620" w14:anchorId="2925DD88">
          <v:shape id="_x0000_i1242" type="#_x0000_t75" style="width:95.25pt;height:30.75pt" o:ole="">
            <v:imagedata r:id="rId428" o:title=""/>
          </v:shape>
          <o:OLEObject Type="Embed" ProgID="Equation.DSMT4" ShapeID="_x0000_i1242" DrawAspect="Content" ObjectID="_1685729838" r:id="rId429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900" w:dyaOrig="620" w14:anchorId="2CB085BF">
          <v:shape id="_x0000_i1243" type="#_x0000_t75" style="width:95.25pt;height:30.75pt" o:ole="">
            <v:imagedata r:id="rId430" o:title=""/>
          </v:shape>
          <o:OLEObject Type="Embed" ProgID="Equation.DSMT4" ShapeID="_x0000_i1243" DrawAspect="Content" ObjectID="_1685729839" r:id="rId431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12134601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2020" w:dyaOrig="620" w14:anchorId="0B07B3FA">
          <v:shape id="_x0000_i1244" type="#_x0000_t75" style="width:101.25pt;height:30.75pt" o:ole="">
            <v:imagedata r:id="rId432" o:title=""/>
          </v:shape>
          <o:OLEObject Type="Embed" ProgID="Equation.DSMT4" ShapeID="_x0000_i1244" DrawAspect="Content" ObjectID="_1685729840" r:id="rId43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2020" w:dyaOrig="620" w14:anchorId="41902B27">
          <v:shape id="_x0000_i1245" type="#_x0000_t75" style="width:101.25pt;height:30.75pt" o:ole="">
            <v:imagedata r:id="rId434" o:title=""/>
          </v:shape>
          <o:OLEObject Type="Embed" ProgID="Equation.DSMT4" ShapeID="_x0000_i1245" DrawAspect="Content" ObjectID="_1685729841" r:id="rId435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08715B40" w14:textId="6EAA5909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FC65347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290F86">
        <w:rPr>
          <w:rFonts w:ascii="Chu Van An" w:hAnsi="Chu Van An" w:cs="Chu Van An"/>
          <w:b/>
          <w:color w:val="000099"/>
          <w:sz w:val="24"/>
          <w:szCs w:val="24"/>
          <w:u w:val="single"/>
        </w:rPr>
        <w:t>C</w:t>
      </w:r>
      <w:r w:rsidRPr="00290F86">
        <w:rPr>
          <w:rFonts w:ascii="Chu Van An" w:hAnsi="Chu Van An" w:cs="Chu Van An"/>
          <w:b/>
          <w:color w:val="000099"/>
          <w:sz w:val="24"/>
          <w:szCs w:val="24"/>
        </w:rPr>
        <w:t>họn</w:t>
      </w:r>
      <w:r w:rsidRPr="00290F86">
        <w:rPr>
          <w:rFonts w:ascii="Chu Van An" w:hAnsi="Chu Van An" w:cs="Chu Van An"/>
          <w:b/>
          <w:color w:val="000099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7675D15C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Phương trình đã cho tương đương với: </w:t>
      </w:r>
      <w:r w:rsidRPr="00290F86">
        <w:rPr>
          <w:rFonts w:ascii="Chu Van An" w:hAnsi="Chu Van An" w:cs="Chu Van An"/>
          <w:position w:val="-16"/>
          <w:sz w:val="24"/>
          <w:szCs w:val="24"/>
        </w:rPr>
        <w:object w:dxaOrig="2980" w:dyaOrig="440" w14:anchorId="52D44CE3">
          <v:shape id="_x0000_i1246" type="#_x0000_t75" style="width:149.25pt;height:21.75pt" o:ole="">
            <v:imagedata r:id="rId436" o:title=""/>
          </v:shape>
          <o:OLEObject Type="Embed" ProgID="Equation.DSMT4" ShapeID="_x0000_i1246" DrawAspect="Content" ObjectID="_1685729842" r:id="rId437"/>
        </w:object>
      </w:r>
    </w:p>
    <w:p w14:paraId="20EDBF51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position w:val="-60"/>
          <w:sz w:val="24"/>
          <w:szCs w:val="24"/>
        </w:rPr>
        <w:object w:dxaOrig="7220" w:dyaOrig="1320" w14:anchorId="35967283">
          <v:shape id="_x0000_i1247" type="#_x0000_t75" style="width:360.75pt;height:66pt" o:ole="">
            <v:imagedata r:id="rId438" o:title=""/>
          </v:shape>
          <o:OLEObject Type="Embed" ProgID="Equation.DSMT4" ShapeID="_x0000_i1247" DrawAspect="Content" ObjectID="_1685729843" r:id="rId439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5BD15ADE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290F86">
        <w:rPr>
          <w:rFonts w:ascii="Chu Van An" w:hAnsi="Chu Van An" w:cs="Chu Van An"/>
          <w:sz w:val="24"/>
          <w:szCs w:val="24"/>
          <w:lang w:val="nl-NL"/>
        </w:rPr>
        <w:t xml:space="preserve">Phương trình </w:t>
      </w:r>
      <w:r w:rsidRPr="00290F86">
        <w:rPr>
          <w:rFonts w:ascii="Chu Van An" w:hAnsi="Chu Van An" w:cs="Chu Van An"/>
          <w:position w:val="-6"/>
          <w:sz w:val="24"/>
          <w:szCs w:val="24"/>
          <w:lang w:val="nl-NL"/>
        </w:rPr>
        <w:object w:dxaOrig="2460" w:dyaOrig="315" w14:anchorId="67B3E175">
          <v:shape id="_x0000_i1248" type="#_x0000_t75" style="width:123pt;height:15.75pt" o:ole="">
            <v:imagedata r:id="rId440" o:title=""/>
          </v:shape>
          <o:OLEObject Type="Embed" ProgID="Equation.DSMT4" ShapeID="_x0000_i1248" DrawAspect="Content" ObjectID="_1685729844" r:id="rId441"/>
        </w:object>
      </w:r>
      <w:r w:rsidRPr="00290F86">
        <w:rPr>
          <w:rFonts w:ascii="Chu Van An" w:hAnsi="Chu Van An" w:cs="Chu Van An"/>
          <w:sz w:val="24"/>
          <w:szCs w:val="24"/>
          <w:lang w:val="nl-NL"/>
        </w:rPr>
        <w:t xml:space="preserve"> có bao nhiêu nghiệm thuộc </w:t>
      </w:r>
      <w:r w:rsidRPr="00290F86">
        <w:rPr>
          <w:rFonts w:ascii="Chu Van An" w:hAnsi="Chu Van An" w:cs="Chu Van An"/>
          <w:position w:val="-14"/>
          <w:sz w:val="24"/>
          <w:szCs w:val="24"/>
          <w:lang w:val="nl-NL"/>
        </w:rPr>
        <w:object w:dxaOrig="705" w:dyaOrig="405" w14:anchorId="7ADD257C">
          <v:shape id="_x0000_i1249" type="#_x0000_t75" style="width:35.25pt;height:20.25pt" o:ole="">
            <v:imagedata r:id="rId442" o:title=""/>
          </v:shape>
          <o:OLEObject Type="Embed" ProgID="Equation.DSMT4" ShapeID="_x0000_i1249" DrawAspect="Content" ObjectID="_1685729845" r:id="rId443"/>
        </w:object>
      </w:r>
      <w:r w:rsidRPr="00290F86">
        <w:rPr>
          <w:rFonts w:ascii="Chu Van An" w:hAnsi="Chu Van An" w:cs="Chu Van An"/>
          <w:sz w:val="24"/>
          <w:szCs w:val="24"/>
          <w:lang w:val="nl-NL"/>
        </w:rPr>
        <w:t>?</w:t>
      </w:r>
    </w:p>
    <w:p w14:paraId="0997EBB1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90F86">
        <w:rPr>
          <w:rFonts w:ascii="Chu Van An" w:hAnsi="Chu Van An" w:cs="Chu Van An"/>
          <w:b/>
          <w:color w:val="0000FF"/>
          <w:position w:val="-4"/>
          <w:sz w:val="24"/>
          <w:szCs w:val="24"/>
          <w:lang w:val="vi-VN"/>
        </w:rPr>
        <w:object w:dxaOrig="210" w:dyaOrig="255" w14:anchorId="10F3FA0A">
          <v:shape id="_x0000_i1250" type="#_x0000_t75" style="width:10.5pt;height:12.75pt" o:ole="">
            <v:imagedata r:id="rId444" o:title=""/>
          </v:shape>
          <o:OLEObject Type="Embed" ProgID="Equation.DSMT4" ShapeID="_x0000_i1250" DrawAspect="Content" ObjectID="_1685729846" r:id="rId445"/>
        </w:object>
      </w:r>
      <w:r w:rsidRPr="00290F8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90F86">
        <w:rPr>
          <w:rFonts w:ascii="Chu Van An" w:hAnsi="Chu Van An" w:cs="Chu Van An"/>
          <w:sz w:val="24"/>
          <w:szCs w:val="24"/>
          <w:lang w:val="vi-VN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290F86">
        <w:rPr>
          <w:rFonts w:ascii="Chu Van An" w:hAnsi="Chu Van An" w:cs="Chu Van An"/>
          <w:b/>
          <w:color w:val="0000FF"/>
          <w:position w:val="-4"/>
          <w:sz w:val="24"/>
          <w:szCs w:val="24"/>
          <w:lang w:val="vi-VN"/>
        </w:rPr>
        <w:object w:dxaOrig="135" w:dyaOrig="255" w14:anchorId="7ACC0C00">
          <v:shape id="_x0000_i1251" type="#_x0000_t75" style="width:6.75pt;height:12.75pt" o:ole="">
            <v:imagedata r:id="rId446" o:title=""/>
          </v:shape>
          <o:OLEObject Type="Embed" ProgID="Equation.DSMT4" ShapeID="_x0000_i1251" DrawAspect="Content" ObjectID="_1685729847" r:id="rId447"/>
        </w:object>
      </w:r>
      <w:r w:rsidRPr="00290F8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90F86">
        <w:rPr>
          <w:rFonts w:ascii="Chu Van An" w:hAnsi="Chu Van An" w:cs="Chu Van An"/>
          <w:sz w:val="24"/>
          <w:szCs w:val="24"/>
          <w:lang w:val="vi-VN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290F86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180" w:dyaOrig="285" w14:anchorId="00F548F3">
          <v:shape id="_x0000_i1252" type="#_x0000_t75" style="width:9pt;height:14.25pt" o:ole="">
            <v:imagedata r:id="rId448" o:title=""/>
          </v:shape>
          <o:OLEObject Type="Embed" ProgID="Equation.DSMT4" ShapeID="_x0000_i1252" DrawAspect="Content" ObjectID="_1685729848" r:id="rId449"/>
        </w:object>
      </w:r>
      <w:r w:rsidRPr="00290F8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90F86">
        <w:rPr>
          <w:rFonts w:ascii="Chu Van An" w:hAnsi="Chu Van An" w:cs="Chu Van An"/>
          <w:sz w:val="24"/>
          <w:szCs w:val="24"/>
          <w:lang w:val="vi-VN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290F86">
        <w:rPr>
          <w:rFonts w:ascii="Chu Van An" w:hAnsi="Chu Van An" w:cs="Chu Van An"/>
          <w:b/>
          <w:color w:val="0000FF"/>
          <w:position w:val="-4"/>
          <w:sz w:val="24"/>
          <w:szCs w:val="24"/>
          <w:lang w:val="vi-VN"/>
        </w:rPr>
        <w:object w:dxaOrig="210" w:dyaOrig="255" w14:anchorId="5CFC49F3">
          <v:shape id="_x0000_i1253" type="#_x0000_t75" style="width:10.5pt;height:12.75pt" o:ole="">
            <v:imagedata r:id="rId450" o:title=""/>
          </v:shape>
          <o:OLEObject Type="Embed" ProgID="Equation.DSMT4" ShapeID="_x0000_i1253" DrawAspect="Content" ObjectID="_1685729849" r:id="rId451"/>
        </w:object>
      </w:r>
      <w:r w:rsidRPr="00290F8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4398E24" w14:textId="1B3D34F5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F0EAE54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0142AFA6" w14:textId="77777777" w:rsidR="00E12DBA" w:rsidRPr="00290F86" w:rsidRDefault="00E12DBA" w:rsidP="00E12DBA">
      <w:pPr>
        <w:spacing w:line="276" w:lineRule="auto"/>
        <w:ind w:left="992"/>
        <w:rPr>
          <w:rFonts w:ascii="Chu Van An" w:eastAsia="Times New Roman" w:hAnsi="Chu Van An" w:cs="Chu Van An"/>
          <w:position w:val="-28"/>
          <w:sz w:val="24"/>
          <w:szCs w:val="24"/>
        </w:rPr>
      </w:pPr>
      <w:r w:rsidRPr="00290F86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290F86">
        <w:rPr>
          <w:rFonts w:ascii="Chu Van An" w:hAnsi="Chu Van An" w:cs="Chu Van An"/>
          <w:color w:val="000000"/>
          <w:position w:val="-16"/>
          <w:sz w:val="24"/>
          <w:szCs w:val="24"/>
        </w:rPr>
        <w:object w:dxaOrig="5535" w:dyaOrig="435" w14:anchorId="55ADC78B">
          <v:shape id="_x0000_i1254" type="#_x0000_t75" style="width:276.75pt;height:21.75pt" o:ole="">
            <v:imagedata r:id="rId452" o:title=""/>
          </v:shape>
          <o:OLEObject Type="Embed" ProgID="Equation.DSMT4" ShapeID="_x0000_i1254" DrawAspect="Content" ObjectID="_1685729850" r:id="rId453"/>
        </w:object>
      </w:r>
    </w:p>
    <w:p w14:paraId="765932B1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90F86">
        <w:rPr>
          <w:rFonts w:ascii="Chu Van An" w:hAnsi="Chu Van An" w:cs="Chu Van An"/>
          <w:color w:val="000000"/>
          <w:position w:val="-44"/>
          <w:sz w:val="24"/>
          <w:szCs w:val="24"/>
        </w:rPr>
        <w:object w:dxaOrig="3045" w:dyaOrig="1005" w14:anchorId="06CD03C1">
          <v:shape id="_x0000_i1255" type="#_x0000_t75" style="width:152.25pt;height:50.25pt" o:ole="">
            <v:imagedata r:id="rId454" o:title=""/>
          </v:shape>
          <o:OLEObject Type="Embed" ProgID="Equation.DSMT4" ShapeID="_x0000_i1255" DrawAspect="Content" ObjectID="_1685729851" r:id="rId455"/>
        </w:object>
      </w:r>
    </w:p>
    <w:p w14:paraId="56FAA3C4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90F86">
        <w:rPr>
          <w:rFonts w:ascii="Chu Van An" w:hAnsi="Chu Van An" w:cs="Chu Van An"/>
          <w:color w:val="000000"/>
          <w:sz w:val="24"/>
          <w:szCs w:val="24"/>
        </w:rPr>
        <w:t>Theo yêu cầu bài toán ta có:</w:t>
      </w:r>
    </w:p>
    <w:p w14:paraId="68697822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90F86">
        <w:rPr>
          <w:rFonts w:ascii="Chu Van An" w:hAnsi="Chu Van An" w:cs="Chu Van An"/>
          <w:position w:val="-60"/>
          <w:sz w:val="24"/>
          <w:szCs w:val="24"/>
          <w:lang w:val="nl-NL"/>
        </w:rPr>
        <w:object w:dxaOrig="3375" w:dyaOrig="1320" w14:anchorId="0215B7F1">
          <v:shape id="_x0000_i1256" type="#_x0000_t75" style="width:168.75pt;height:66pt" o:ole="">
            <v:imagedata r:id="rId456" o:title=""/>
          </v:shape>
          <o:OLEObject Type="Embed" ProgID="Equation.DSMT4" ShapeID="_x0000_i1256" DrawAspect="Content" ObjectID="_1685729852" r:id="rId457"/>
        </w:object>
      </w:r>
      <w:r w:rsidRPr="00290F86">
        <w:rPr>
          <w:rFonts w:ascii="Chu Van An" w:hAnsi="Chu Van An" w:cs="Chu Van An"/>
          <w:sz w:val="24"/>
          <w:szCs w:val="24"/>
          <w:lang w:val="nl-NL"/>
        </w:rPr>
        <w:t>.</w:t>
      </w:r>
    </w:p>
    <w:p w14:paraId="313299B4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290F86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Do </w:t>
      </w:r>
      <w:r w:rsidRPr="00290F86">
        <w:rPr>
          <w:rFonts w:ascii="Chu Van An" w:hAnsi="Chu Van An" w:cs="Chu Van An"/>
          <w:position w:val="-6"/>
          <w:sz w:val="24"/>
          <w:szCs w:val="24"/>
          <w:lang w:val="nl-NL"/>
        </w:rPr>
        <w:object w:dxaOrig="600" w:dyaOrig="285" w14:anchorId="163E4E34">
          <v:shape id="_x0000_i1257" type="#_x0000_t75" style="width:30pt;height:14.25pt" o:ole="">
            <v:imagedata r:id="rId458" o:title=""/>
          </v:shape>
          <o:OLEObject Type="Embed" ProgID="Equation.DSMT4" ShapeID="_x0000_i1257" DrawAspect="Content" ObjectID="_1685729853" r:id="rId459"/>
        </w:object>
      </w:r>
      <w:r w:rsidRPr="00290F86">
        <w:rPr>
          <w:rFonts w:ascii="Chu Van An" w:hAnsi="Chu Van An" w:cs="Chu Van An"/>
          <w:sz w:val="24"/>
          <w:szCs w:val="24"/>
          <w:lang w:val="nl-NL"/>
        </w:rPr>
        <w:t xml:space="preserve"> nên </w:t>
      </w:r>
      <w:r w:rsidRPr="00290F86">
        <w:rPr>
          <w:rFonts w:ascii="Chu Van An" w:hAnsi="Chu Van An" w:cs="Chu Van An"/>
          <w:position w:val="-6"/>
          <w:sz w:val="24"/>
          <w:szCs w:val="24"/>
          <w:lang w:val="nl-NL"/>
        </w:rPr>
        <w:object w:dxaOrig="555" w:dyaOrig="285" w14:anchorId="6F4AD677">
          <v:shape id="_x0000_i1258" type="#_x0000_t75" style="width:27.75pt;height:14.25pt" o:ole="">
            <v:imagedata r:id="rId460" o:title=""/>
          </v:shape>
          <o:OLEObject Type="Embed" ProgID="Equation.DSMT4" ShapeID="_x0000_i1258" DrawAspect="Content" ObjectID="_1685729854" r:id="rId461"/>
        </w:object>
      </w:r>
      <w:r w:rsidRPr="00290F86">
        <w:rPr>
          <w:rFonts w:ascii="Chu Van An" w:hAnsi="Chu Van An" w:cs="Chu Van An"/>
          <w:sz w:val="24"/>
          <w:szCs w:val="24"/>
          <w:lang w:val="nl-NL"/>
        </w:rPr>
        <w:t xml:space="preserve">. Khi đó ta có các nghiệm là </w:t>
      </w:r>
      <w:r w:rsidRPr="00290F86">
        <w:rPr>
          <w:rFonts w:ascii="Chu Van An" w:hAnsi="Chu Van An" w:cs="Chu Van An"/>
          <w:position w:val="-24"/>
          <w:sz w:val="24"/>
          <w:szCs w:val="24"/>
          <w:lang w:val="nl-NL"/>
        </w:rPr>
        <w:object w:dxaOrig="1275" w:dyaOrig="630" w14:anchorId="25127F34">
          <v:shape id="_x0000_i1259" type="#_x0000_t75" style="width:63.75pt;height:31.5pt" o:ole="">
            <v:imagedata r:id="rId462" o:title=""/>
          </v:shape>
          <o:OLEObject Type="Embed" ProgID="Equation.DSMT4" ShapeID="_x0000_i1259" DrawAspect="Content" ObjectID="_1685729855" r:id="rId463"/>
        </w:object>
      </w:r>
      <w:r w:rsidRPr="00290F86">
        <w:rPr>
          <w:rFonts w:ascii="Chu Van An" w:hAnsi="Chu Van An" w:cs="Chu Van An"/>
          <w:sz w:val="24"/>
          <w:szCs w:val="24"/>
          <w:lang w:val="nl-NL"/>
        </w:rPr>
        <w:t>.</w:t>
      </w:r>
    </w:p>
    <w:p w14:paraId="7D3F50B3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Tổng tất cả các nghiệm thuộc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795" w:dyaOrig="405" w14:anchorId="51A6BDFD">
          <v:shape id="_x0000_i1260" type="#_x0000_t75" style="width:39.75pt;height:20.25pt" o:ole="">
            <v:imagedata r:id="rId464" o:title=""/>
          </v:shape>
          <o:OLEObject Type="Embed" ProgID="Equation.DSMT4" ShapeID="_x0000_i1260" DrawAspect="Content" ObjectID="_1685729856" r:id="rId465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của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235" w:dyaOrig="345" w14:anchorId="04D3736C">
          <v:shape id="_x0000_i1261" type="#_x0000_t75" style="width:111.75pt;height:17.25pt" o:ole="">
            <v:imagedata r:id="rId466" o:title=""/>
          </v:shape>
          <o:OLEObject Type="Embed" ProgID="Equation.DSMT4" ShapeID="_x0000_i1261" DrawAspect="Content" ObjectID="_1685729857" r:id="rId467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là</w:t>
      </w:r>
    </w:p>
    <w:p w14:paraId="0107D9B8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465" w:dyaOrig="270" w14:anchorId="3EFFA7EA">
          <v:shape id="_x0000_i1262" type="#_x0000_t75" style="width:23.25pt;height:13.5pt" o:ole="">
            <v:imagedata r:id="rId468" o:title=""/>
          </v:shape>
          <o:OLEObject Type="Embed" ProgID="Equation.DSMT4" ShapeID="_x0000_i1262" DrawAspect="Content" ObjectID="_1685729858" r:id="rId469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465" w:dyaOrig="270" w14:anchorId="70D97FE4">
          <v:shape id="_x0000_i1263" type="#_x0000_t75" style="width:23.25pt;height:13.5pt" o:ole="">
            <v:imagedata r:id="rId470" o:title=""/>
          </v:shape>
          <o:OLEObject Type="Embed" ProgID="Equation.DSMT4" ShapeID="_x0000_i1263" DrawAspect="Content" ObjectID="_1685729859" r:id="rId471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465" w:dyaOrig="270" w14:anchorId="630C3D65">
          <v:shape id="_x0000_i1264" type="#_x0000_t75" style="width:23.25pt;height:13.5pt" o:ole="">
            <v:imagedata r:id="rId472" o:title=""/>
          </v:shape>
          <o:OLEObject Type="Embed" ProgID="Equation.DSMT4" ShapeID="_x0000_i1264" DrawAspect="Content" ObjectID="_1685729860" r:id="rId47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465" w:dyaOrig="270" w14:anchorId="679C375C">
          <v:shape id="_x0000_i1265" type="#_x0000_t75" style="width:23.25pt;height:13.5pt" o:ole="">
            <v:imagedata r:id="rId474" o:title=""/>
          </v:shape>
          <o:OLEObject Type="Embed" ProgID="Equation.DSMT4" ShapeID="_x0000_i1265" DrawAspect="Content" ObjectID="_1685729861" r:id="rId475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25381088" w14:textId="301B380A" w:rsidR="00E12DBA" w:rsidRPr="00290F86" w:rsidRDefault="00741FA6" w:rsidP="00E12DBA">
      <w:pPr>
        <w:spacing w:after="0"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2DEFD15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</w:p>
    <w:p w14:paraId="6FA00580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Ta có: </w:t>
      </w:r>
      <w:r w:rsidRPr="00290F86">
        <w:rPr>
          <w:rFonts w:ascii="Chu Van An" w:hAnsi="Chu Van An" w:cs="Chu Van An"/>
          <w:position w:val="-60"/>
          <w:sz w:val="24"/>
          <w:szCs w:val="24"/>
        </w:rPr>
        <w:object w:dxaOrig="6675" w:dyaOrig="1320" w14:anchorId="6F04C54C">
          <v:shape id="_x0000_i1266" type="#_x0000_t75" style="width:333.75pt;height:66pt" o:ole="">
            <v:imagedata r:id="rId476" o:title=""/>
          </v:shape>
          <o:OLEObject Type="Embed" ProgID="Equation.DSMT4" ShapeID="_x0000_i1266" DrawAspect="Content" ObjectID="_1685729862" r:id="rId47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68FFF343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sym w:font="Wingdings" w:char="F0D8"/>
      </w:r>
      <w:r w:rsidRPr="00290F86">
        <w:rPr>
          <w:rFonts w:ascii="Chu Van An" w:hAnsi="Chu Van An" w:cs="Chu Van An"/>
          <w:sz w:val="24"/>
          <w:szCs w:val="24"/>
        </w:rPr>
        <w:t xml:space="preserve"> Xét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3480" w:dyaOrig="630" w14:anchorId="2511DEA3">
          <v:shape id="_x0000_i1267" type="#_x0000_t75" style="width:174pt;height:31.5pt" o:ole="">
            <v:imagedata r:id="rId478" o:title=""/>
          </v:shape>
          <o:OLEObject Type="Embed" ProgID="Equation.DSMT4" ShapeID="_x0000_i1267" DrawAspect="Content" ObjectID="_1685729863" r:id="rId479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mà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600" w:dyaOrig="270" w14:anchorId="3996C797">
          <v:shape id="_x0000_i1268" type="#_x0000_t75" style="width:30pt;height:13.5pt" o:ole="">
            <v:imagedata r:id="rId480" o:title=""/>
          </v:shape>
          <o:OLEObject Type="Embed" ProgID="Equation.DSMT4" ShapeID="_x0000_i1268" DrawAspect="Content" ObjectID="_1685729864" r:id="rId481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nên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1500" w:dyaOrig="405" w14:anchorId="6873C46B">
          <v:shape id="_x0000_i1269" type="#_x0000_t75" style="width:75pt;height:20.25pt" o:ole="">
            <v:imagedata r:id="rId482" o:title=""/>
          </v:shape>
          <o:OLEObject Type="Embed" ProgID="Equation.DSMT4" ShapeID="_x0000_i1269" DrawAspect="Content" ObjectID="_1685729865" r:id="rId483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</w:t>
      </w:r>
      <w:r w:rsidRPr="00290F86">
        <w:rPr>
          <w:rFonts w:ascii="Chu Van An" w:hAnsi="Chu Van An" w:cs="Chu Van An"/>
          <w:position w:val="-28"/>
          <w:sz w:val="24"/>
          <w:szCs w:val="24"/>
        </w:rPr>
        <w:object w:dxaOrig="3525" w:dyaOrig="675" w14:anchorId="3C433189">
          <v:shape id="_x0000_i1270" type="#_x0000_t75" style="width:176.25pt;height:33.75pt" o:ole="">
            <v:imagedata r:id="rId484" o:title=""/>
          </v:shape>
          <o:OLEObject Type="Embed" ProgID="Equation.DSMT4" ShapeID="_x0000_i1270" DrawAspect="Content" ObjectID="_1685729866" r:id="rId485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3E24439B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Xét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3615" w:dyaOrig="630" w14:anchorId="78D0277D">
          <v:shape id="_x0000_i1271" type="#_x0000_t75" style="width:180.75pt;height:31.5pt" o:ole="">
            <v:imagedata r:id="rId486" o:title=""/>
          </v:shape>
          <o:OLEObject Type="Embed" ProgID="Equation.DSMT4" ShapeID="_x0000_i1271" DrawAspect="Content" ObjectID="_1685729867" r:id="rId487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mà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600" w:dyaOrig="270" w14:anchorId="6487D4A1">
          <v:shape id="_x0000_i1272" type="#_x0000_t75" style="width:30pt;height:13.5pt" o:ole="">
            <v:imagedata r:id="rId488" o:title=""/>
          </v:shape>
          <o:OLEObject Type="Embed" ProgID="Equation.DSMT4" ShapeID="_x0000_i1272" DrawAspect="Content" ObjectID="_1685729868" r:id="rId489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nên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1500" w:dyaOrig="405" w14:anchorId="49F505D2">
          <v:shape id="_x0000_i1273" type="#_x0000_t75" style="width:75pt;height:20.25pt" o:ole="">
            <v:imagedata r:id="rId490" o:title=""/>
          </v:shape>
          <o:OLEObject Type="Embed" ProgID="Equation.DSMT4" ShapeID="_x0000_i1273" DrawAspect="Content" ObjectID="_1685729869" r:id="rId491"/>
        </w:object>
      </w:r>
    </w:p>
    <w:p w14:paraId="10426B3A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position w:val="-28"/>
          <w:sz w:val="24"/>
          <w:szCs w:val="24"/>
        </w:rPr>
        <w:object w:dxaOrig="3405" w:dyaOrig="675" w14:anchorId="57ED2141">
          <v:shape id="_x0000_i1274" type="#_x0000_t75" style="width:170.25pt;height:33.75pt" o:ole="">
            <v:imagedata r:id="rId492" o:title=""/>
          </v:shape>
          <o:OLEObject Type="Embed" ProgID="Equation.DSMT4" ShapeID="_x0000_i1274" DrawAspect="Content" ObjectID="_1685729870" r:id="rId49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5F184258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Vậy tổng tất cả các nghiệm thuộc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840" w:dyaOrig="405" w14:anchorId="3F219DE5">
          <v:shape id="_x0000_i1275" type="#_x0000_t75" style="width:42pt;height:20.25pt" o:ole="">
            <v:imagedata r:id="rId494" o:title=""/>
          </v:shape>
          <o:OLEObject Type="Embed" ProgID="Equation.DSMT4" ShapeID="_x0000_i1275" DrawAspect="Content" ObjectID="_1685729871" r:id="rId495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của phương trình là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465" w:dyaOrig="270" w14:anchorId="07B32785">
          <v:shape id="_x0000_i1276" type="#_x0000_t75" style="width:23.25pt;height:13.5pt" o:ole="">
            <v:imagedata r:id="rId496" o:title=""/>
          </v:shape>
          <o:OLEObject Type="Embed" ProgID="Equation.DSMT4" ShapeID="_x0000_i1276" DrawAspect="Content" ObjectID="_1685729872" r:id="rId49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40B6259A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205" w:dyaOrig="330" w14:anchorId="7EFFDE2C">
          <v:shape id="_x0000_i1277" type="#_x0000_t75" style="width:110.25pt;height:16.5pt" o:ole="">
            <v:imagedata r:id="rId498" o:title=""/>
          </v:shape>
          <o:OLEObject Type="Embed" ProgID="Equation.DSMT4" ShapeID="_x0000_i1277" DrawAspect="Content" ObjectID="_1685729873" r:id="rId499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thỏa điều kiện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975" w:dyaOrig="630" w14:anchorId="38FB3B6A">
          <v:shape id="_x0000_i1278" type="#_x0000_t75" style="width:48.75pt;height:31.5pt" o:ole="">
            <v:imagedata r:id="rId500" o:title=""/>
          </v:shape>
          <o:OLEObject Type="Embed" ProgID="Equation.DSMT4" ShapeID="_x0000_i1278" DrawAspect="Content" ObjectID="_1685729874" r:id="rId501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là</w:t>
      </w:r>
    </w:p>
    <w:p w14:paraId="26CD538C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630" w:dyaOrig="630" w14:anchorId="19232E0C">
          <v:shape id="_x0000_i1279" type="#_x0000_t75" style="width:31.5pt;height:31.5pt" o:ole="">
            <v:imagedata r:id="rId502" o:title=""/>
          </v:shape>
          <o:OLEObject Type="Embed" ProgID="Equation.DSMT4" ShapeID="_x0000_i1279" DrawAspect="Content" ObjectID="_1685729875" r:id="rId50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630" w:dyaOrig="630" w14:anchorId="75AA4258">
          <v:shape id="_x0000_i1280" type="#_x0000_t75" style="width:31.5pt;height:31.5pt" o:ole="">
            <v:imagedata r:id="rId504" o:title=""/>
          </v:shape>
          <o:OLEObject Type="Embed" ProgID="Equation.DSMT4" ShapeID="_x0000_i1280" DrawAspect="Content" ObjectID="_1685729876" r:id="rId505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795" w:dyaOrig="630" w14:anchorId="1FC02ED2">
          <v:shape id="_x0000_i1281" type="#_x0000_t75" style="width:39.75pt;height:31.5pt" o:ole="">
            <v:imagedata r:id="rId506" o:title=""/>
          </v:shape>
          <o:OLEObject Type="Embed" ProgID="Equation.DSMT4" ShapeID="_x0000_i1281" DrawAspect="Content" ObjectID="_1685729877" r:id="rId50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630" w:dyaOrig="630" w14:anchorId="2AD0E3B7">
          <v:shape id="_x0000_i1282" type="#_x0000_t75" style="width:31.5pt;height:31.5pt" o:ole="">
            <v:imagedata r:id="rId508" o:title=""/>
          </v:shape>
          <o:OLEObject Type="Embed" ProgID="Equation.DSMT4" ShapeID="_x0000_i1282" DrawAspect="Content" ObjectID="_1685729878" r:id="rId509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2E0AEA17" w14:textId="32B8C95E" w:rsidR="00E12DBA" w:rsidRPr="00290F86" w:rsidRDefault="00741FA6" w:rsidP="00E12DBA">
      <w:pPr>
        <w:spacing w:after="0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3C35217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</w:p>
    <w:p w14:paraId="27311F1D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Ta có: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205" w:dyaOrig="330" w14:anchorId="2ABCAA84">
          <v:shape id="_x0000_i1283" type="#_x0000_t75" style="width:110.25pt;height:16.5pt" o:ole="">
            <v:imagedata r:id="rId510" o:title=""/>
          </v:shape>
          <o:OLEObject Type="Embed" ProgID="Equation.DSMT4" ShapeID="_x0000_i1283" DrawAspect="Content" ObjectID="_1685729879" r:id="rId511"/>
        </w:object>
      </w:r>
      <w:r w:rsidRPr="00290F86">
        <w:rPr>
          <w:rFonts w:ascii="Chu Van An" w:hAnsi="Chu Van An" w:cs="Chu Van An"/>
          <w:position w:val="-92"/>
          <w:sz w:val="24"/>
          <w:szCs w:val="24"/>
        </w:rPr>
        <w:object w:dxaOrig="3885" w:dyaOrig="1965" w14:anchorId="22E644EC">
          <v:shape id="_x0000_i1284" type="#_x0000_t75" style="width:194.25pt;height:98.25pt" o:ole="">
            <v:imagedata r:id="rId512" o:title=""/>
          </v:shape>
          <o:OLEObject Type="Embed" ProgID="Equation.DSMT4" ShapeID="_x0000_i1284" DrawAspect="Content" ObjectID="_1685729880" r:id="rId51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22835E99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Xét trường hợp: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60" w:dyaOrig="630" w14:anchorId="76EEE9B2">
          <v:shape id="_x0000_i1285" type="#_x0000_t75" style="width:63pt;height:31.5pt" o:ole="">
            <v:imagedata r:id="rId514" o:title=""/>
          </v:shape>
          <o:OLEObject Type="Embed" ProgID="Equation.DSMT4" ShapeID="_x0000_i1285" DrawAspect="Content" ObjectID="_1685729881" r:id="rId515"/>
        </w:objec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3375" w:dyaOrig="630" w14:anchorId="46885B4F">
          <v:shape id="_x0000_i1286" type="#_x0000_t75" style="width:168.75pt;height:31.5pt" o:ole="">
            <v:imagedata r:id="rId516" o:title=""/>
          </v:shape>
          <o:OLEObject Type="Embed" ProgID="Equation.DSMT4" ShapeID="_x0000_i1286" DrawAspect="Content" ObjectID="_1685729882" r:id="rId517"/>
        </w:objec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915" w:dyaOrig="270" w14:anchorId="7823B319">
          <v:shape id="_x0000_i1287" type="#_x0000_t75" style="width:45.75pt;height:13.5pt" o:ole="">
            <v:imagedata r:id="rId518" o:title=""/>
          </v:shape>
          <o:OLEObject Type="Embed" ProgID="Equation.DSMT4" ShapeID="_x0000_i1287" DrawAspect="Content" ObjectID="_1685729883" r:id="rId519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24D0DCDD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Xét trường hợp: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60" w:dyaOrig="630" w14:anchorId="0C9AB847">
          <v:shape id="_x0000_i1288" type="#_x0000_t75" style="width:63pt;height:31.5pt" o:ole="">
            <v:imagedata r:id="rId520" o:title=""/>
          </v:shape>
          <o:OLEObject Type="Embed" ProgID="Equation.DSMT4" ShapeID="_x0000_i1288" DrawAspect="Content" ObjectID="_1685729884" r:id="rId521"/>
        </w:objec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4350" w:dyaOrig="630" w14:anchorId="269C2861">
          <v:shape id="_x0000_i1289" type="#_x0000_t75" style="width:217.5pt;height:31.5pt" o:ole="">
            <v:imagedata r:id="rId522" o:title=""/>
          </v:shape>
          <o:OLEObject Type="Embed" ProgID="Equation.DSMT4" ShapeID="_x0000_i1289" DrawAspect="Content" ObjectID="_1685729885" r:id="rId52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7BB5D67C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Xét trường hợp: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365" w:dyaOrig="630" w14:anchorId="4FC5C7A3">
          <v:shape id="_x0000_i1290" type="#_x0000_t75" style="width:68.25pt;height:31.5pt" o:ole="">
            <v:imagedata r:id="rId524" o:title=""/>
          </v:shape>
          <o:OLEObject Type="Embed" ProgID="Equation.DSMT4" ShapeID="_x0000_i1290" DrawAspect="Content" ObjectID="_1685729886" r:id="rId525"/>
        </w:objec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4680" w:dyaOrig="630" w14:anchorId="71888D1B">
          <v:shape id="_x0000_i1291" type="#_x0000_t75" style="width:234pt;height:31.5pt" o:ole="">
            <v:imagedata r:id="rId526" o:title=""/>
          </v:shape>
          <o:OLEObject Type="Embed" ProgID="Equation.DSMT4" ShapeID="_x0000_i1291" DrawAspect="Content" ObjectID="_1685729887" r:id="rId52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09F248D6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Vậy phương trình có nghiệm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630" w:dyaOrig="630" w14:anchorId="1E9A3D4C">
          <v:shape id="_x0000_i1292" type="#_x0000_t75" style="width:31.5pt;height:31.5pt" o:ole="">
            <v:imagedata r:id="rId528" o:title=""/>
          </v:shape>
          <o:OLEObject Type="Embed" ProgID="Equation.DSMT4" ShapeID="_x0000_i1292" DrawAspect="Content" ObjectID="_1685729888" r:id="rId529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2EE101E6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90F8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 </w:t>
      </w:r>
      <w:r w:rsidRPr="00290F86">
        <w:rPr>
          <w:rFonts w:ascii="Chu Van An" w:eastAsia="Calibri" w:hAnsi="Chu Van An" w:cs="Chu Van An"/>
          <w:sz w:val="24"/>
          <w:szCs w:val="24"/>
        </w:rPr>
        <w:t xml:space="preserve">Tập nghiệm của phương trình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175" w:dyaOrig="285" w14:anchorId="1E2E4316">
          <v:shape id="_x0000_i1293" type="#_x0000_t75" style="width:108.75pt;height:14.25pt" o:ole="">
            <v:imagedata r:id="rId530" o:title=""/>
          </v:shape>
          <o:OLEObject Type="Embed" ProgID="Equation.DSMT4" ShapeID="_x0000_i1293" DrawAspect="Content" ObjectID="_1685729889" r:id="rId531"/>
        </w:object>
      </w:r>
      <w:r w:rsidRPr="00290F86">
        <w:rPr>
          <w:rFonts w:ascii="Chu Van An" w:eastAsia="Calibri" w:hAnsi="Chu Van An" w:cs="Chu Van An"/>
          <w:sz w:val="24"/>
          <w:szCs w:val="24"/>
        </w:rPr>
        <w:t xml:space="preserve"> là</w:t>
      </w:r>
    </w:p>
    <w:p w14:paraId="0912AB53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lastRenderedPageBreak/>
        <w:t>A</w:t>
      </w:r>
      <w:r w:rsidRPr="00290F8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28"/>
          <w:sz w:val="24"/>
          <w:szCs w:val="24"/>
        </w:rPr>
        <w:object w:dxaOrig="2295" w:dyaOrig="675" w14:anchorId="6FD0587D">
          <v:shape id="_x0000_i1294" type="#_x0000_t75" style="width:114.75pt;height:33.75pt" o:ole="">
            <v:imagedata r:id="rId532" o:title=""/>
          </v:shape>
          <o:OLEObject Type="Embed" ProgID="Equation.DSMT4" ShapeID="_x0000_i1294" DrawAspect="Content" ObjectID="_1685729890" r:id="rId533"/>
        </w:object>
      </w:r>
      <w:r w:rsidRPr="00290F86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2C434FAB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position w:val="-28"/>
          <w:sz w:val="24"/>
          <w:szCs w:val="24"/>
        </w:rPr>
        <w:object w:dxaOrig="2295" w:dyaOrig="675" w14:anchorId="26DFA7C7">
          <v:shape id="_x0000_i1295" type="#_x0000_t75" style="width:114.75pt;height:33.75pt" o:ole="">
            <v:imagedata r:id="rId534" o:title=""/>
          </v:shape>
          <o:OLEObject Type="Embed" ProgID="Equation.DSMT4" ShapeID="_x0000_i1295" DrawAspect="Content" ObjectID="_1685729891" r:id="rId535"/>
        </w:object>
      </w:r>
      <w:r w:rsidRPr="00290F86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2D5415A9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position w:val="-28"/>
          <w:sz w:val="24"/>
          <w:szCs w:val="24"/>
        </w:rPr>
        <w:object w:dxaOrig="2115" w:dyaOrig="675" w14:anchorId="6D343437">
          <v:shape id="_x0000_i1296" type="#_x0000_t75" style="width:105.75pt;height:33.75pt" o:ole="">
            <v:imagedata r:id="rId536" o:title=""/>
          </v:shape>
          <o:OLEObject Type="Embed" ProgID="Equation.DSMT4" ShapeID="_x0000_i1296" DrawAspect="Content" ObjectID="_1685729892" r:id="rId537"/>
        </w:object>
      </w:r>
      <w:r w:rsidRPr="00290F86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0DCFB343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position w:val="-28"/>
          <w:sz w:val="24"/>
          <w:szCs w:val="24"/>
        </w:rPr>
        <w:object w:dxaOrig="4080" w:dyaOrig="675" w14:anchorId="06C4014B">
          <v:shape id="_x0000_i1297" type="#_x0000_t75" style="width:204pt;height:33.75pt" o:ole="">
            <v:imagedata r:id="rId538" o:title=""/>
          </v:shape>
          <o:OLEObject Type="Embed" ProgID="Equation.DSMT4" ShapeID="_x0000_i1297" DrawAspect="Content" ObjectID="_1685729893" r:id="rId539"/>
        </w:object>
      </w:r>
      <w:r w:rsidRPr="00290F86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41CD406" w14:textId="28F08B18" w:rsidR="00E12DBA" w:rsidRPr="00290F86" w:rsidRDefault="00741FA6" w:rsidP="00E12DBA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10FEDD59" w14:textId="77777777" w:rsidR="00E12DBA" w:rsidRPr="00290F86" w:rsidRDefault="00E12DBA" w:rsidP="00E12DBA">
      <w:pPr>
        <w:spacing w:line="276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</w:p>
    <w:p w14:paraId="1C7E59DB" w14:textId="77777777" w:rsidR="00E12DBA" w:rsidRPr="00290F86" w:rsidRDefault="00E12DBA" w:rsidP="00E12DBA">
      <w:pPr>
        <w:spacing w:line="276" w:lineRule="auto"/>
        <w:ind w:left="992" w:firstLine="26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290F86">
        <w:rPr>
          <w:rFonts w:ascii="Chu Van An" w:eastAsia="Calibri" w:hAnsi="Chu Van An" w:cs="Chu Van An"/>
          <w:sz w:val="24"/>
          <w:szCs w:val="24"/>
        </w:rPr>
        <w:t>Ta có</w:t>
      </w:r>
      <w:r w:rsidRPr="00290F86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175" w:dyaOrig="285" w14:anchorId="28724F86">
          <v:shape id="_x0000_i1298" type="#_x0000_t75" style="width:108.75pt;height:14.25pt" o:ole="">
            <v:imagedata r:id="rId540" o:title=""/>
          </v:shape>
          <o:OLEObject Type="Embed" ProgID="Equation.DSMT4" ShapeID="_x0000_i1298" DrawAspect="Content" ObjectID="_1685729894" r:id="rId541"/>
        </w:objec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895" w:dyaOrig="330" w14:anchorId="446180C6">
          <v:shape id="_x0000_i1299" type="#_x0000_t75" style="width:144.75pt;height:16.5pt" o:ole="">
            <v:imagedata r:id="rId542" o:title=""/>
          </v:shape>
          <o:OLEObject Type="Embed" ProgID="Equation.DSMT4" ShapeID="_x0000_i1299" DrawAspect="Content" ObjectID="_1685729895" r:id="rId543"/>
        </w:objec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595" w:dyaOrig="330" w14:anchorId="6B961580">
          <v:shape id="_x0000_i1300" type="#_x0000_t75" style="width:129.75pt;height:16.5pt" o:ole="">
            <v:imagedata r:id="rId544" o:title=""/>
          </v:shape>
          <o:OLEObject Type="Embed" ProgID="Equation.DSMT4" ShapeID="_x0000_i1300" DrawAspect="Content" ObjectID="_1685729896" r:id="rId545"/>
        </w:object>
      </w:r>
    </w:p>
    <w:p w14:paraId="3649D4B7" w14:textId="77777777" w:rsidR="00E12DBA" w:rsidRPr="00290F86" w:rsidRDefault="00E12DBA" w:rsidP="00E12DBA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hAnsi="Chu Van An" w:cs="Chu Van An"/>
          <w:position w:val="-44"/>
          <w:sz w:val="24"/>
          <w:szCs w:val="24"/>
        </w:rPr>
        <w:object w:dxaOrig="2670" w:dyaOrig="1005" w14:anchorId="77C3CD14">
          <v:shape id="_x0000_i1301" type="#_x0000_t75" style="width:133.5pt;height:50.25pt" o:ole="">
            <v:imagedata r:id="rId546" o:title=""/>
          </v:shape>
          <o:OLEObject Type="Embed" ProgID="Equation.DSMT4" ShapeID="_x0000_i1301" DrawAspect="Content" ObjectID="_1685729897" r:id="rId547"/>
        </w:objec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2535" w:dyaOrig="630" w14:anchorId="2D9F6297">
          <v:shape id="_x0000_i1302" type="#_x0000_t75" style="width:126.75pt;height:31.5pt" o:ole="">
            <v:imagedata r:id="rId548" o:title=""/>
          </v:shape>
          <o:OLEObject Type="Embed" ProgID="Equation.DSMT4" ShapeID="_x0000_i1302" DrawAspect="Content" ObjectID="_1685729898" r:id="rId549"/>
        </w:object>
      </w:r>
      <w:r w:rsidRPr="00290F86">
        <w:rPr>
          <w:rFonts w:ascii="Chu Van An" w:eastAsia="Calibri" w:hAnsi="Chu Van An" w:cs="Chu Van An"/>
          <w:sz w:val="24"/>
          <w:szCs w:val="24"/>
        </w:rPr>
        <w:t>.</w:t>
      </w:r>
    </w:p>
    <w:p w14:paraId="49724620" w14:textId="77777777" w:rsidR="00E12DBA" w:rsidRPr="00290F86" w:rsidRDefault="00E12DBA" w:rsidP="00E12DBA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eastAsia="Calibri" w:hAnsi="Chu Van An" w:cs="Chu Van An"/>
          <w:sz w:val="24"/>
          <w:szCs w:val="24"/>
        </w:rPr>
        <w:t xml:space="preserve">Vậy: </w:t>
      </w:r>
      <w:r w:rsidRPr="00290F86">
        <w:rPr>
          <w:rFonts w:ascii="Chu Van An" w:hAnsi="Chu Van An" w:cs="Chu Van An"/>
          <w:position w:val="-28"/>
          <w:sz w:val="24"/>
          <w:szCs w:val="24"/>
        </w:rPr>
        <w:object w:dxaOrig="2295" w:dyaOrig="675" w14:anchorId="56960B1A">
          <v:shape id="_x0000_i1303" type="#_x0000_t75" style="width:114.75pt;height:33.75pt" o:ole="">
            <v:imagedata r:id="rId550" o:title=""/>
          </v:shape>
          <o:OLEObject Type="Embed" ProgID="Equation.DSMT4" ShapeID="_x0000_i1303" DrawAspect="Content" ObjectID="_1685729899" r:id="rId551"/>
        </w:object>
      </w:r>
      <w:r w:rsidRPr="00290F86">
        <w:rPr>
          <w:rFonts w:ascii="Chu Van An" w:eastAsia="Calibri" w:hAnsi="Chu Van An" w:cs="Chu Van An"/>
          <w:sz w:val="24"/>
          <w:szCs w:val="24"/>
        </w:rPr>
        <w:t>.</w:t>
      </w:r>
    </w:p>
    <w:p w14:paraId="3FF904B4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eastAsia="Arial" w:hAnsi="Chu Van An" w:cs="Chu Van An"/>
          <w:b/>
          <w:color w:val="FF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Giải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101" w:dyaOrig="285" w14:anchorId="5534D2E3">
          <v:shape id="_x0000_i1304" type="#_x0000_t75" style="width:105pt;height:14.25pt" o:ole="">
            <v:imagedata r:id="rId552" o:title=""/>
          </v:shape>
          <o:OLEObject Type="Embed" ProgID="Equation.DSMT4" ShapeID="_x0000_i1304" DrawAspect="Content" ObjectID="_1685729900" r:id="rId55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4F364761" w14:textId="77777777" w:rsidR="00E12DBA" w:rsidRPr="00290F86" w:rsidRDefault="00E12DBA" w:rsidP="00E12DBA">
      <w:pPr>
        <w:pStyle w:val="ListParagraph"/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90F86">
        <w:rPr>
          <w:rFonts w:ascii="Chu Van An" w:hAnsi="Chu Van An" w:cs="Chu Van An"/>
          <w:b/>
          <w:position w:val="-24"/>
          <w:sz w:val="24"/>
          <w:szCs w:val="24"/>
        </w:rPr>
        <w:object w:dxaOrig="1080" w:dyaOrig="615" w14:anchorId="668B44A0">
          <v:shape id="_x0000_i1305" type="#_x0000_t75" style="width:54pt;height:30.75pt" o:ole="">
            <v:imagedata r:id="rId554" o:title=""/>
          </v:shape>
          <o:OLEObject Type="Embed" ProgID="Equation.DSMT4" ShapeID="_x0000_i1305" DrawAspect="Content" ObjectID="_1685729901" r:id="rId555"/>
        </w:object>
      </w:r>
      <w:r w:rsidRPr="00290F86">
        <w:rPr>
          <w:rFonts w:ascii="Chu Van An" w:hAnsi="Chu Van An" w:cs="Chu Van An"/>
          <w:b/>
          <w:sz w:val="24"/>
          <w:szCs w:val="24"/>
        </w:rPr>
        <w:t>.</w:t>
      </w:r>
      <w:r w:rsidRPr="00290F86">
        <w:rPr>
          <w:rFonts w:ascii="Chu Van An" w:hAnsi="Chu Van An" w:cs="Chu Van An"/>
          <w:b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b/>
          <w:position w:val="-24"/>
          <w:sz w:val="24"/>
          <w:szCs w:val="24"/>
        </w:rPr>
        <w:object w:dxaOrig="1245" w:dyaOrig="615" w14:anchorId="07D49920">
          <v:shape id="_x0000_i1306" type="#_x0000_t75" style="width:62.25pt;height:30.75pt" o:ole="">
            <v:imagedata r:id="rId556" o:title=""/>
          </v:shape>
          <o:OLEObject Type="Embed" ProgID="Equation.DSMT4" ShapeID="_x0000_i1306" DrawAspect="Content" ObjectID="_1685729902" r:id="rId557"/>
        </w:object>
      </w:r>
      <w:r w:rsidRPr="00290F86">
        <w:rPr>
          <w:rFonts w:ascii="Chu Van An" w:hAnsi="Chu Van An" w:cs="Chu Van An"/>
          <w:b/>
          <w:sz w:val="24"/>
          <w:szCs w:val="24"/>
        </w:rPr>
        <w:t>.</w:t>
      </w:r>
      <w:r w:rsidRPr="00290F86">
        <w:rPr>
          <w:rFonts w:ascii="Chu Van An" w:hAnsi="Chu Van An" w:cs="Chu Van An"/>
          <w:b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b/>
          <w:position w:val="-6"/>
          <w:sz w:val="24"/>
          <w:szCs w:val="24"/>
        </w:rPr>
        <w:object w:dxaOrig="825" w:dyaOrig="285" w14:anchorId="020322CA">
          <v:shape id="_x0000_i1307" type="#_x0000_t75" style="width:41.25pt;height:14.25pt" o:ole="">
            <v:imagedata r:id="rId558" o:title=""/>
          </v:shape>
          <o:OLEObject Type="Embed" ProgID="Equation.DSMT4" ShapeID="_x0000_i1307" DrawAspect="Content" ObjectID="_1685729903" r:id="rId559"/>
        </w:object>
      </w:r>
      <w:r w:rsidRPr="00290F86">
        <w:rPr>
          <w:rFonts w:ascii="Chu Van An" w:hAnsi="Chu Van An" w:cs="Chu Van An"/>
          <w:b/>
          <w:sz w:val="24"/>
          <w:szCs w:val="24"/>
        </w:rPr>
        <w:t>.</w:t>
      </w:r>
      <w:r w:rsidRPr="00290F86">
        <w:rPr>
          <w:rFonts w:ascii="Chu Van An" w:hAnsi="Chu Van An" w:cs="Chu Van An"/>
          <w:b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b/>
          <w:position w:val="-24"/>
          <w:sz w:val="24"/>
          <w:szCs w:val="24"/>
        </w:rPr>
        <w:object w:dxaOrig="1200" w:dyaOrig="615" w14:anchorId="4D5A61C5">
          <v:shape id="_x0000_i1308" type="#_x0000_t75" style="width:60pt;height:30.75pt" o:ole="">
            <v:imagedata r:id="rId560" o:title=""/>
          </v:shape>
          <o:OLEObject Type="Embed" ProgID="Equation.DSMT4" ShapeID="_x0000_i1308" DrawAspect="Content" ObjectID="_1685729904" r:id="rId561"/>
        </w:object>
      </w:r>
      <w:r w:rsidRPr="00290F86">
        <w:rPr>
          <w:rFonts w:ascii="Chu Van An" w:hAnsi="Chu Van An" w:cs="Chu Van An"/>
          <w:b/>
          <w:sz w:val="24"/>
          <w:szCs w:val="24"/>
        </w:rPr>
        <w:t>.</w:t>
      </w:r>
    </w:p>
    <w:p w14:paraId="705D33D8" w14:textId="4EEEAA5E" w:rsidR="00E12DBA" w:rsidRPr="00290F86" w:rsidRDefault="00741FA6" w:rsidP="00E12DBA">
      <w:pPr>
        <w:pStyle w:val="ListParagraph"/>
        <w:spacing w:beforeLines="40" w:before="96" w:afterLines="20" w:after="48"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29ADCFB" w14:textId="77777777" w:rsidR="00E12DBA" w:rsidRPr="00290F86" w:rsidRDefault="00E12DBA" w:rsidP="00E12DBA">
      <w:pPr>
        <w:pStyle w:val="ListParagraph"/>
        <w:spacing w:beforeLines="40" w:before="96" w:afterLines="20" w:after="48"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</w:pPr>
      <w:r w:rsidRPr="00290F86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290F86">
        <w:rPr>
          <w:rFonts w:ascii="Chu Van An" w:hAnsi="Chu Van An" w:cs="Chu Van An"/>
          <w:b/>
          <w:sz w:val="24"/>
          <w:szCs w:val="24"/>
          <w:lang w:val="fr-FR"/>
        </w:rPr>
        <w:t>họn</w:t>
      </w:r>
      <w:r w:rsidRPr="00290F86">
        <w:rPr>
          <w:rFonts w:ascii="Chu Van An" w:hAnsi="Chu Van An" w:cs="Chu Van An"/>
          <w:sz w:val="24"/>
          <w:szCs w:val="24"/>
          <w:lang w:val="fr-FR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>.</w:t>
      </w:r>
    </w:p>
    <w:p w14:paraId="4A1C583C" w14:textId="77777777" w:rsidR="00E12DBA" w:rsidRPr="00290F86" w:rsidRDefault="00E12DBA" w:rsidP="00E12DBA">
      <w:pPr>
        <w:pStyle w:val="ListParagraph"/>
        <w:spacing w:beforeLines="40" w:before="96" w:afterLines="20" w:after="48"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4920" w:dyaOrig="345" w14:anchorId="1F6599DD">
          <v:shape id="_x0000_i1309" type="#_x0000_t75" style="width:246pt;height:17.25pt" o:ole="">
            <v:imagedata r:id="rId562" o:title=""/>
          </v:shape>
          <o:OLEObject Type="Embed" ProgID="Equation.DSMT4" ShapeID="_x0000_i1309" DrawAspect="Content" ObjectID="_1685729905" r:id="rId563"/>
        </w:object>
      </w:r>
    </w:p>
    <w:p w14:paraId="3C71C17A" w14:textId="77777777" w:rsidR="00E12DBA" w:rsidRPr="00290F86" w:rsidRDefault="00E12DBA" w:rsidP="00E12DBA">
      <w:pPr>
        <w:pStyle w:val="ListParagraph"/>
        <w:spacing w:beforeLines="40" w:before="96" w:afterLines="20" w:after="48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position w:val="-44"/>
          <w:sz w:val="24"/>
          <w:szCs w:val="24"/>
        </w:rPr>
        <w:object w:dxaOrig="3976" w:dyaOrig="1005" w14:anchorId="17CC6EDB">
          <v:shape id="_x0000_i1310" type="#_x0000_t75" style="width:198.75pt;height:50.25pt" o:ole="">
            <v:imagedata r:id="rId564" o:title=""/>
          </v:shape>
          <o:OLEObject Type="Embed" ProgID="Equation.DSMT4" ShapeID="_x0000_i1310" DrawAspect="Content" ObjectID="_1685729906" r:id="rId565"/>
        </w:object>
      </w:r>
    </w:p>
    <w:p w14:paraId="73182A54" w14:textId="77777777" w:rsidR="00E12DBA" w:rsidRPr="00290F86" w:rsidRDefault="00E12DBA" w:rsidP="00E12DBA">
      <w:pPr>
        <w:spacing w:beforeLines="40" w:before="96" w:afterLines="20" w:after="48" w:line="276" w:lineRule="auto"/>
        <w:ind w:left="992" w:hanging="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- Với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2986" w:dyaOrig="630" w14:anchorId="18C58A8C">
          <v:shape id="_x0000_i1311" type="#_x0000_t75" style="width:149.25pt;height:31.5pt" o:ole="">
            <v:imagedata r:id="rId566" o:title=""/>
          </v:shape>
          <o:OLEObject Type="Embed" ProgID="Equation.DSMT4" ShapeID="_x0000_i1311" DrawAspect="Content" ObjectID="_1685729907" r:id="rId56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011CBD86" w14:textId="77777777" w:rsidR="00E12DBA" w:rsidRPr="00290F86" w:rsidRDefault="00E12DBA" w:rsidP="00E12DBA">
      <w:pPr>
        <w:spacing w:beforeLines="40" w:before="96" w:afterLines="20" w:after="48" w:line="276" w:lineRule="auto"/>
        <w:ind w:left="992" w:hanging="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- Với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15" w:dyaOrig="630" w14:anchorId="6D60DF2B">
          <v:shape id="_x0000_i1312" type="#_x0000_t75" style="width:60.75pt;height:31.5pt" o:ole="">
            <v:imagedata r:id="rId568" o:title=""/>
          </v:shape>
          <o:OLEObject Type="Embed" ProgID="Equation.DSMT4" ShapeID="_x0000_i1312" DrawAspect="Content" ObjectID="_1685729908" r:id="rId569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</w:t>
      </w:r>
    </w:p>
    <w:p w14:paraId="469F6B76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autoSpaceDE w:val="0"/>
        <w:autoSpaceDN w:val="0"/>
        <w:adjustRightInd w:val="0"/>
        <w:spacing w:before="120" w:after="0" w:line="276" w:lineRule="auto"/>
        <w:jc w:val="both"/>
        <w:textAlignment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90F86">
        <w:rPr>
          <w:rFonts w:ascii="Chu Van An" w:hAnsi="Chu Van An" w:cs="Chu Van An"/>
          <w:position w:val="-4"/>
          <w:sz w:val="24"/>
          <w:szCs w:val="24"/>
        </w:rPr>
        <w:object w:dxaOrig="2025" w:dyaOrig="315" w14:anchorId="385E6B4F">
          <v:shape id="_x0000_i1313" type="#_x0000_t75" style="width:101.25pt;height:15.75pt" o:ole="">
            <v:imagedata r:id="rId570" o:title=""/>
          </v:shape>
          <o:OLEObject Type="Embed" ProgID="Equation.DSMT4" ShapeID="_x0000_i1313" DrawAspect="Content" ObjectID="_1685729909" r:id="rId571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trong đoạn </w:t>
      </w:r>
      <w:r w:rsidRPr="00290F86">
        <w:rPr>
          <w:rFonts w:ascii="Chu Van An" w:hAnsi="Chu Van An" w:cs="Chu Van An"/>
          <w:position w:val="-4"/>
          <w:sz w:val="24"/>
          <w:szCs w:val="24"/>
        </w:rPr>
        <w:object w:dxaOrig="675" w:dyaOrig="405" w14:anchorId="194784C0">
          <v:shape id="_x0000_i1314" type="#_x0000_t75" style="width:33.75pt;height:20.25pt" o:ole="">
            <v:imagedata r:id="rId572" o:title=""/>
          </v:shape>
          <o:OLEObject Type="Embed" ProgID="Equation.DSMT4" ShapeID="_x0000_i1314" DrawAspect="Content" ObjectID="_1685729910" r:id="rId573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là</w:t>
      </w:r>
    </w:p>
    <w:p w14:paraId="6CEA6708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A</w:t>
      </w:r>
      <w:r w:rsidRPr="00290F8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sz w:val="24"/>
          <w:szCs w:val="24"/>
        </w:rPr>
        <w:t>2.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sz w:val="24"/>
          <w:szCs w:val="24"/>
        </w:rPr>
        <w:t>4.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sz w:val="24"/>
          <w:szCs w:val="24"/>
        </w:rPr>
        <w:t>3.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sz w:val="24"/>
          <w:szCs w:val="24"/>
        </w:rPr>
        <w:t>1.</w:t>
      </w:r>
    </w:p>
    <w:p w14:paraId="777F890D" w14:textId="749A9CC1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2B9AE55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5861E166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position w:val="-30"/>
          <w:sz w:val="24"/>
          <w:szCs w:val="24"/>
        </w:rPr>
        <w:object w:dxaOrig="3465" w:dyaOrig="720" w14:anchorId="67BC856D">
          <v:shape id="_x0000_i1315" type="#_x0000_t75" style="width:173.25pt;height:36pt" o:ole="">
            <v:imagedata r:id="rId574" o:title=""/>
          </v:shape>
          <o:OLEObject Type="Embed" ProgID="Equation.DSMT4" ShapeID="_x0000_i1315" DrawAspect="Content" ObjectID="_1685729911" r:id="rId575"/>
        </w:objec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1860" w:dyaOrig="405" w14:anchorId="465791F8">
          <v:shape id="_x0000_i1316" type="#_x0000_t75" style="width:93pt;height:20.25pt" o:ole="">
            <v:imagedata r:id="rId576" o:title=""/>
          </v:shape>
          <o:OLEObject Type="Embed" ProgID="Equation.DSMT4" ShapeID="_x0000_i1316" DrawAspect="Content" ObjectID="_1685729912" r:id="rId57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3E10DCE6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025" w:dyaOrig="315" w14:anchorId="2887BC19">
          <v:shape id="_x0000_i1317" type="#_x0000_t75" style="width:101.25pt;height:15.75pt" o:ole="">
            <v:imagedata r:id="rId578" o:title=""/>
          </v:shape>
          <o:OLEObject Type="Embed" ProgID="Equation.DSMT4" ShapeID="_x0000_i1317" DrawAspect="Content" ObjectID="_1685729913" r:id="rId579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trong đoạn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675" w:dyaOrig="405" w14:anchorId="7A47DF39">
          <v:shape id="_x0000_i1318" type="#_x0000_t75" style="width:33.75pt;height:20.25pt" o:ole="">
            <v:imagedata r:id="rId580" o:title=""/>
          </v:shape>
          <o:OLEObject Type="Embed" ProgID="Equation.DSMT4" ShapeID="_x0000_i1318" DrawAspect="Content" ObjectID="_1685729914" r:id="rId581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là 2.</w:t>
      </w:r>
    </w:p>
    <w:p w14:paraId="27F72B0A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</w:t>
      </w:r>
      <w:r w:rsidRPr="00290F86">
        <w:rPr>
          <w:rFonts w:ascii="Chu Van An" w:hAnsi="Chu Van An" w:cs="Chu Van An"/>
          <w:sz w:val="24"/>
          <w:szCs w:val="24"/>
        </w:rPr>
        <w:t xml:space="preserve"> Nghiệm của phương trình: </w:t>
      </w:r>
      <w:r w:rsidRPr="00290F86">
        <w:rPr>
          <w:rFonts w:ascii="Chu Van An" w:hAnsi="Chu Van An" w:cs="Chu Van An"/>
          <w:noProof/>
          <w:position w:val="-6"/>
          <w:sz w:val="24"/>
          <w:szCs w:val="24"/>
        </w:rPr>
        <w:object w:dxaOrig="1755" w:dyaOrig="270" w14:anchorId="324B8D3C">
          <v:shape id="_x0000_i1319" type="#_x0000_t75" style="width:87.75pt;height:13.5pt;mso-width-percent:0;mso-height-percent:0;mso-width-percent:0;mso-height-percent:0" o:ole="">
            <v:imagedata r:id="rId582" o:title=""/>
          </v:shape>
          <o:OLEObject Type="Embed" ProgID="Equation.DSMT4" ShapeID="_x0000_i1319" DrawAspect="Content" ObjectID="_1685729915" r:id="rId583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là</w:t>
      </w:r>
    </w:p>
    <w:p w14:paraId="503ADD0C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</w:rPr>
        <w:object w:dxaOrig="2145" w:dyaOrig="660" w14:anchorId="177616A2">
          <v:shape id="_x0000_i1320" type="#_x0000_t75" style="width:107.25pt;height:33pt;mso-width-percent:0;mso-height-percent:0;mso-width-percent:0;mso-height-percent:0" o:ole="">
            <v:imagedata r:id="rId584" o:title=""/>
          </v:shape>
          <o:OLEObject Type="Embed" ProgID="Equation.DSMT4" ShapeID="_x0000_i1320" DrawAspect="Content" ObjectID="_1685729916" r:id="rId585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</w:rPr>
        <w:object w:dxaOrig="1980" w:dyaOrig="660" w14:anchorId="284F048B">
          <v:shape id="_x0000_i1321" type="#_x0000_t75" style="width:99pt;height:33pt;mso-width-percent:0;mso-height-percent:0;mso-width-percent:0;mso-height-percent:0" o:ole="">
            <v:imagedata r:id="rId586" o:title=""/>
          </v:shape>
          <o:OLEObject Type="Embed" ProgID="Equation.DSMT4" ShapeID="_x0000_i1321" DrawAspect="Content" ObjectID="_1685729917" r:id="rId58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7D3EFAF5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</w:rPr>
        <w:object w:dxaOrig="2100" w:dyaOrig="660" w14:anchorId="7A6E0B1B">
          <v:shape id="_x0000_i1322" type="#_x0000_t75" style="width:105pt;height:33pt;mso-width-percent:0;mso-height-percent:0;mso-width-percent:0;mso-height-percent:0" o:ole="">
            <v:imagedata r:id="rId588" o:title=""/>
          </v:shape>
          <o:OLEObject Type="Embed" ProgID="Equation.DSMT4" ShapeID="_x0000_i1322" DrawAspect="Content" ObjectID="_1685729918" r:id="rId589"/>
        </w:object>
      </w:r>
      <w:r w:rsidRPr="00290F86">
        <w:rPr>
          <w:rFonts w:ascii="Chu Van An" w:hAnsi="Chu Van An" w:cs="Chu Van An"/>
          <w:color w:val="000000"/>
          <w:sz w:val="24"/>
          <w:szCs w:val="24"/>
        </w:rPr>
        <w:t>.</w:t>
      </w:r>
      <w:r w:rsidRPr="00290F86">
        <w:rPr>
          <w:rFonts w:ascii="Chu Van An" w:hAnsi="Chu Van An" w:cs="Chu Van An"/>
          <w:color w:val="000000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</w:rPr>
        <w:object w:dxaOrig="2280" w:dyaOrig="660" w14:anchorId="6AACF701">
          <v:shape id="_x0000_i1323" type="#_x0000_t75" style="width:114pt;height:33pt;mso-width-percent:0;mso-height-percent:0;mso-width-percent:0;mso-height-percent:0" o:ole="">
            <v:imagedata r:id="rId590" o:title=""/>
          </v:shape>
          <o:OLEObject Type="Embed" ProgID="Equation.DSMT4" ShapeID="_x0000_i1323" DrawAspect="Content" ObjectID="_1685729919" r:id="rId591"/>
        </w:object>
      </w:r>
      <w:r w:rsidRPr="00290F8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42E94E4" w14:textId="47767DFC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A12F3D4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</w:p>
    <w:p w14:paraId="0420CF61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Điều kiện: </w:t>
      </w:r>
      <w:r w:rsidRPr="00290F86">
        <w:rPr>
          <w:rFonts w:ascii="Chu Van An" w:hAnsi="Chu Van An" w:cs="Chu Van An"/>
          <w:noProof/>
          <w:position w:val="-32"/>
          <w:sz w:val="24"/>
          <w:szCs w:val="24"/>
        </w:rPr>
        <w:object w:dxaOrig="3120" w:dyaOrig="765" w14:anchorId="088CC64C">
          <v:shape id="_x0000_i1324" type="#_x0000_t75" style="width:156pt;height:38.25pt;mso-width-percent:0;mso-height-percent:0;mso-width-percent:0;mso-height-percent:0" o:ole="">
            <v:imagedata r:id="rId592" o:title=""/>
          </v:shape>
          <o:OLEObject Type="Embed" ProgID="Equation.DSMT4" ShapeID="_x0000_i1324" DrawAspect="Content" ObjectID="_1685729920" r:id="rId59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79C07B06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noProof/>
          <w:position w:val="-24"/>
          <w:sz w:val="24"/>
          <w:szCs w:val="24"/>
        </w:rPr>
        <w:object w:dxaOrig="6600" w:dyaOrig="660" w14:anchorId="1B9FF86D">
          <v:shape id="_x0000_i1325" type="#_x0000_t75" style="width:330pt;height:33pt;mso-width-percent:0;mso-height-percent:0;mso-width-percent:0;mso-height-percent:0" o:ole="">
            <v:imagedata r:id="rId594" o:title=""/>
          </v:shape>
          <o:OLEObject Type="Embed" ProgID="Equation.DSMT4" ShapeID="_x0000_i1325" DrawAspect="Content" ObjectID="_1685729921" r:id="rId595"/>
        </w:object>
      </w:r>
    </w:p>
    <w:p w14:paraId="683C9D9F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noProof/>
          <w:position w:val="-24"/>
          <w:sz w:val="24"/>
          <w:szCs w:val="24"/>
        </w:rPr>
        <w:object w:dxaOrig="5985" w:dyaOrig="660" w14:anchorId="630A2485">
          <v:shape id="_x0000_i1326" type="#_x0000_t75" style="width:299.25pt;height:33pt;mso-width-percent:0;mso-height-percent:0;mso-width-percent:0;mso-height-percent:0" o:ole="">
            <v:imagedata r:id="rId596" o:title=""/>
          </v:shape>
          <o:OLEObject Type="Embed" ProgID="Equation.DSMT4" ShapeID="_x0000_i1326" DrawAspect="Content" ObjectID="_1685729922" r:id="rId59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7877D41F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Tập nghiệm của phương trình </w:t>
      </w:r>
      <w:r w:rsidRPr="00290F86">
        <w:rPr>
          <w:rFonts w:ascii="Chu Van An" w:hAnsi="Chu Van An" w:cs="Chu Van An"/>
          <w:position w:val="-6"/>
          <w:sz w:val="24"/>
          <w:szCs w:val="24"/>
          <w:lang w:val="fr-FR"/>
        </w:rPr>
        <w:object w:dxaOrig="2400" w:dyaOrig="320" w14:anchorId="1727E1A1">
          <v:shape id="_x0000_i1327" type="#_x0000_t75" style="width:120pt;height:15.75pt" o:ole="">
            <v:imagedata r:id="rId598" o:title=""/>
          </v:shape>
          <o:OLEObject Type="Embed" ProgID="Equation.DSMT4" ShapeID="_x0000_i1327" DrawAspect="Content" ObjectID="_1685729923" r:id="rId599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281190AA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90F86">
        <w:rPr>
          <w:rFonts w:ascii="Chu Van An" w:hAnsi="Chu Van An" w:cs="Chu Van An"/>
          <w:b/>
          <w:color w:val="0000FF"/>
          <w:position w:val="-28"/>
          <w:sz w:val="24"/>
          <w:szCs w:val="24"/>
          <w:lang w:val="fr-FR"/>
        </w:rPr>
        <w:object w:dxaOrig="2100" w:dyaOrig="680" w14:anchorId="700792C2">
          <v:shape id="_x0000_i1328" type="#_x0000_t75" style="width:105pt;height:33.75pt" o:ole="">
            <v:imagedata r:id="rId600" o:title=""/>
          </v:shape>
          <o:OLEObject Type="Embed" ProgID="Equation.DSMT4" ShapeID="_x0000_i1328" DrawAspect="Content" ObjectID="_1685729924" r:id="rId601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  <w:r w:rsidRPr="00290F86">
        <w:rPr>
          <w:rFonts w:ascii="Chu Van An" w:hAnsi="Chu Van An" w:cs="Chu Van An"/>
          <w:sz w:val="24"/>
          <w:szCs w:val="24"/>
          <w:lang w:val="fr-FR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290F86">
        <w:rPr>
          <w:rFonts w:ascii="Chu Van An" w:hAnsi="Chu Van An" w:cs="Chu Van An"/>
          <w:b/>
          <w:color w:val="0000FF"/>
          <w:position w:val="-28"/>
          <w:sz w:val="24"/>
          <w:szCs w:val="24"/>
          <w:lang w:val="fr-FR"/>
        </w:rPr>
        <w:object w:dxaOrig="2000" w:dyaOrig="680" w14:anchorId="6D96224C">
          <v:shape id="_x0000_i1329" type="#_x0000_t75" style="width:99.75pt;height:33.75pt" o:ole="">
            <v:imagedata r:id="rId602" o:title=""/>
          </v:shape>
          <o:OLEObject Type="Embed" ProgID="Equation.DSMT4" ShapeID="_x0000_i1329" DrawAspect="Content" ObjectID="_1685729925" r:id="rId603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</w:p>
    <w:p w14:paraId="44E796B6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90F86">
        <w:rPr>
          <w:rFonts w:ascii="Chu Van An" w:hAnsi="Chu Van An" w:cs="Chu Van An"/>
          <w:b/>
          <w:color w:val="0000FF"/>
          <w:position w:val="-6"/>
          <w:sz w:val="24"/>
          <w:szCs w:val="24"/>
          <w:lang w:val="fr-FR"/>
        </w:rPr>
        <w:object w:dxaOrig="660" w:dyaOrig="280" w14:anchorId="33AEA756">
          <v:shape id="_x0000_i1330" type="#_x0000_t75" style="width:33pt;height:14.25pt" o:ole="">
            <v:imagedata r:id="rId604" o:title=""/>
          </v:shape>
          <o:OLEObject Type="Embed" ProgID="Equation.DSMT4" ShapeID="_x0000_i1330" DrawAspect="Content" ObjectID="_1685729926" r:id="rId605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  <w:r w:rsidRPr="00290F86">
        <w:rPr>
          <w:rFonts w:ascii="Chu Van An" w:hAnsi="Chu Van An" w:cs="Chu Van An"/>
          <w:sz w:val="24"/>
          <w:szCs w:val="24"/>
          <w:lang w:val="fr-FR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90F86">
        <w:rPr>
          <w:rFonts w:ascii="Chu Van An" w:hAnsi="Chu Van An" w:cs="Chu Van An"/>
          <w:b/>
          <w:color w:val="0000FF"/>
          <w:position w:val="-14"/>
          <w:sz w:val="24"/>
          <w:szCs w:val="24"/>
          <w:lang w:val="fr-FR"/>
        </w:rPr>
        <w:object w:dxaOrig="1540" w:dyaOrig="400" w14:anchorId="4E564D1B">
          <v:shape id="_x0000_i1331" type="#_x0000_t75" style="width:77.25pt;height:20.25pt" o:ole="">
            <v:imagedata r:id="rId606" o:title=""/>
          </v:shape>
          <o:OLEObject Type="Embed" ProgID="Equation.DSMT4" ShapeID="_x0000_i1331" DrawAspect="Content" ObjectID="_1685729927" r:id="rId607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</w:p>
    <w:p w14:paraId="038D8C80" w14:textId="59E42CB6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853CFCE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</w:p>
    <w:p w14:paraId="725812B6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sz w:val="24"/>
          <w:szCs w:val="24"/>
        </w:rPr>
        <w:t xml:space="preserve">Phương trình tương đương với: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3159" w:dyaOrig="620" w14:anchorId="5FD8EDDB">
          <v:shape id="_x0000_i1332" type="#_x0000_t75" style="width:158.25pt;height:30.75pt" o:ole="">
            <v:imagedata r:id="rId608" o:title=""/>
          </v:shape>
          <o:OLEObject Type="Embed" ProgID="Equation.DSMT4" ShapeID="_x0000_i1332" DrawAspect="Content" ObjectID="_1685729928" r:id="rId609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</w:p>
    <w:p w14:paraId="37D2BA24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position w:val="-6"/>
          <w:sz w:val="24"/>
          <w:szCs w:val="24"/>
          <w:lang w:val="fr-FR"/>
        </w:rPr>
        <w:object w:dxaOrig="1300" w:dyaOrig="280" w14:anchorId="2029DDBA">
          <v:shape id="_x0000_i1333" type="#_x0000_t75" style="width:65.25pt;height:14.25pt" o:ole="">
            <v:imagedata r:id="rId610" o:title=""/>
          </v:shape>
          <o:OLEObject Type="Embed" ProgID="Equation.DSMT4" ShapeID="_x0000_i1333" DrawAspect="Content" ObjectID="_1685729929" r:id="rId611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90F86">
        <w:rPr>
          <w:rFonts w:ascii="Chu Van An" w:hAnsi="Chu Van An" w:cs="Chu Van An"/>
          <w:position w:val="-6"/>
          <w:sz w:val="24"/>
          <w:szCs w:val="24"/>
          <w:lang w:val="fr-FR"/>
        </w:rPr>
        <w:object w:dxaOrig="1280" w:dyaOrig="280" w14:anchorId="012BE305">
          <v:shape id="_x0000_i1334" type="#_x0000_t75" style="width:63.75pt;height:14.25pt" o:ole="">
            <v:imagedata r:id="rId612" o:title=""/>
          </v:shape>
          <o:OLEObject Type="Embed" ProgID="Equation.DSMT4" ShapeID="_x0000_i1334" DrawAspect="Content" ObjectID="_1685729930" r:id="rId613"/>
        </w:object>
      </w:r>
      <w:r w:rsidRPr="00290F86">
        <w:rPr>
          <w:rFonts w:ascii="Chu Van An" w:hAnsi="Chu Van An" w:cs="Chu Van An"/>
          <w:position w:val="-10"/>
          <w:sz w:val="24"/>
          <w:szCs w:val="24"/>
          <w:lang w:val="fr-FR"/>
        </w:rPr>
        <w:object w:dxaOrig="1640" w:dyaOrig="320" w14:anchorId="0BB0DE02">
          <v:shape id="_x0000_i1335" type="#_x0000_t75" style="width:81.75pt;height:15.75pt" o:ole="">
            <v:imagedata r:id="rId614" o:title=""/>
          </v:shape>
          <o:OLEObject Type="Embed" ProgID="Equation.DSMT4" ShapeID="_x0000_i1335" DrawAspect="Content" ObjectID="_1685729931" r:id="rId615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</w:p>
    <w:p w14:paraId="2A3BD1D1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Tập nghiệm của phương trình </w:t>
      </w:r>
      <w:r w:rsidRPr="00290F86">
        <w:rPr>
          <w:rFonts w:ascii="Chu Van An" w:hAnsi="Chu Van An" w:cs="Chu Van An"/>
          <w:position w:val="-6"/>
          <w:sz w:val="24"/>
          <w:szCs w:val="24"/>
          <w:lang w:val="fr-FR"/>
        </w:rPr>
        <w:object w:dxaOrig="2100" w:dyaOrig="320" w14:anchorId="1B41A622">
          <v:shape id="_x0000_i1336" type="#_x0000_t75" style="width:105pt;height:15.75pt" o:ole="">
            <v:imagedata r:id="rId616" o:title=""/>
          </v:shape>
          <o:OLEObject Type="Embed" ProgID="Equation.DSMT4" ShapeID="_x0000_i1336" DrawAspect="Content" ObjectID="_1685729932" r:id="rId617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53ED177D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90F86">
        <w:rPr>
          <w:rFonts w:ascii="Chu Van An" w:hAnsi="Chu Van An" w:cs="Chu Van An"/>
          <w:b/>
          <w:color w:val="0000FF"/>
          <w:position w:val="-28"/>
          <w:sz w:val="24"/>
          <w:szCs w:val="24"/>
          <w:lang w:val="fr-FR"/>
        </w:rPr>
        <w:object w:dxaOrig="2120" w:dyaOrig="680" w14:anchorId="408F1632">
          <v:shape id="_x0000_i1337" type="#_x0000_t75" style="width:105.75pt;height:33.75pt" o:ole="">
            <v:imagedata r:id="rId618" o:title=""/>
          </v:shape>
          <o:OLEObject Type="Embed" ProgID="Equation.DSMT4" ShapeID="_x0000_i1337" DrawAspect="Content" ObjectID="_1685729933" r:id="rId619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  <w:r w:rsidRPr="00290F86">
        <w:rPr>
          <w:rFonts w:ascii="Chu Van An" w:hAnsi="Chu Van An" w:cs="Chu Van An"/>
          <w:sz w:val="24"/>
          <w:szCs w:val="24"/>
          <w:lang w:val="fr-FR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290F86">
        <w:rPr>
          <w:rFonts w:ascii="Chu Van An" w:hAnsi="Chu Van An" w:cs="Chu Van An"/>
          <w:b/>
          <w:color w:val="0000FF"/>
          <w:position w:val="-14"/>
          <w:sz w:val="24"/>
          <w:szCs w:val="24"/>
          <w:lang w:val="fr-FR"/>
        </w:rPr>
        <w:object w:dxaOrig="1660" w:dyaOrig="400" w14:anchorId="4C5341F6">
          <v:shape id="_x0000_i1338" type="#_x0000_t75" style="width:83.25pt;height:20.25pt" o:ole="">
            <v:imagedata r:id="rId620" o:title=""/>
          </v:shape>
          <o:OLEObject Type="Embed" ProgID="Equation.DSMT4" ShapeID="_x0000_i1338" DrawAspect="Content" ObjectID="_1685729934" r:id="rId621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</w:p>
    <w:p w14:paraId="49AB0B13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90F86">
        <w:rPr>
          <w:rFonts w:ascii="Chu Van An" w:hAnsi="Chu Van An" w:cs="Chu Van An"/>
          <w:b/>
          <w:color w:val="0000FF"/>
          <w:position w:val="-14"/>
          <w:sz w:val="24"/>
          <w:szCs w:val="24"/>
          <w:lang w:val="fr-FR"/>
        </w:rPr>
        <w:object w:dxaOrig="1540" w:dyaOrig="400" w14:anchorId="31164898">
          <v:shape id="_x0000_i1339" type="#_x0000_t75" style="width:77.25pt;height:20.25pt" o:ole="">
            <v:imagedata r:id="rId622" o:title=""/>
          </v:shape>
          <o:OLEObject Type="Embed" ProgID="Equation.DSMT4" ShapeID="_x0000_i1339" DrawAspect="Content" ObjectID="_1685729935" r:id="rId623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  <w:r w:rsidRPr="00290F86">
        <w:rPr>
          <w:rFonts w:ascii="Chu Van An" w:hAnsi="Chu Van An" w:cs="Chu Van An"/>
          <w:sz w:val="24"/>
          <w:szCs w:val="24"/>
          <w:lang w:val="fr-FR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290F86">
        <w:rPr>
          <w:rFonts w:ascii="Chu Van An" w:hAnsi="Chu Van An" w:cs="Chu Van An"/>
          <w:b/>
          <w:color w:val="0000FF"/>
          <w:position w:val="-28"/>
          <w:sz w:val="24"/>
          <w:szCs w:val="24"/>
          <w:lang w:val="fr-FR"/>
        </w:rPr>
        <w:object w:dxaOrig="2000" w:dyaOrig="680" w14:anchorId="3EEBBAF9">
          <v:shape id="_x0000_i1340" type="#_x0000_t75" style="width:99.75pt;height:33.75pt" o:ole="">
            <v:imagedata r:id="rId624" o:title=""/>
          </v:shape>
          <o:OLEObject Type="Embed" ProgID="Equation.DSMT4" ShapeID="_x0000_i1340" DrawAspect="Content" ObjectID="_1685729936" r:id="rId625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D4AAA0" w14:textId="4D515186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6A283FC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</w:p>
    <w:p w14:paraId="73AE1570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sz w:val="24"/>
          <w:szCs w:val="24"/>
        </w:rPr>
        <w:t xml:space="preserve">Ta có: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100" w:dyaOrig="320" w14:anchorId="7470AE6E">
          <v:shape id="_x0000_i1341" type="#_x0000_t75" style="width:105pt;height:15.75pt" o:ole="">
            <v:imagedata r:id="rId626" o:title=""/>
          </v:shape>
          <o:OLEObject Type="Embed" ProgID="Equation.DSMT4" ShapeID="_x0000_i1341" DrawAspect="Content" ObjectID="_1685729937" r:id="rId627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90F86">
        <w:rPr>
          <w:rFonts w:ascii="Chu Van An" w:hAnsi="Chu Van An" w:cs="Chu Van An"/>
          <w:position w:val="-30"/>
          <w:sz w:val="24"/>
          <w:szCs w:val="24"/>
          <w:lang w:val="fr-FR"/>
        </w:rPr>
        <w:object w:dxaOrig="1640" w:dyaOrig="720" w14:anchorId="21E0B935">
          <v:shape id="_x0000_i1342" type="#_x0000_t75" style="width:81.75pt;height:36pt" o:ole="">
            <v:imagedata r:id="rId628" o:title=""/>
          </v:shape>
          <o:OLEObject Type="Embed" ProgID="Equation.DSMT4" ShapeID="_x0000_i1342" DrawAspect="Content" ObjectID="_1685729938" r:id="rId629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</w:p>
    <w:p w14:paraId="7879610C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90F86">
        <w:rPr>
          <w:rFonts w:ascii="Chu Van An" w:hAnsi="Chu Van An" w:cs="Chu Van An"/>
          <w:position w:val="-6"/>
          <w:sz w:val="24"/>
          <w:szCs w:val="24"/>
          <w:lang w:val="fr-FR"/>
        </w:rPr>
        <w:object w:dxaOrig="820" w:dyaOrig="280" w14:anchorId="452DFAD9">
          <v:shape id="_x0000_i1343" type="#_x0000_t75" style="width:41.25pt;height:14.25pt" o:ole="">
            <v:imagedata r:id="rId630" o:title=""/>
          </v:shape>
          <o:OLEObject Type="Embed" ProgID="Equation.DSMT4" ShapeID="_x0000_i1343" DrawAspect="Content" ObjectID="_1685729939" r:id="rId631"/>
        </w:object>
      </w:r>
      <w:r w:rsidRPr="00290F86">
        <w:rPr>
          <w:rFonts w:ascii="Chu Van An" w:hAnsi="Chu Van An" w:cs="Chu Van An"/>
          <w:position w:val="-24"/>
          <w:sz w:val="24"/>
          <w:szCs w:val="24"/>
          <w:lang w:val="fr-FR"/>
        </w:rPr>
        <w:object w:dxaOrig="2160" w:dyaOrig="620" w14:anchorId="0FFD3372">
          <v:shape id="_x0000_i1344" type="#_x0000_t75" style="width:108pt;height:30.75pt" o:ole="">
            <v:imagedata r:id="rId632" o:title=""/>
          </v:shape>
          <o:OLEObject Type="Embed" ProgID="Equation.DSMT4" ShapeID="_x0000_i1344" DrawAspect="Content" ObjectID="_1685729940" r:id="rId633"/>
        </w:object>
      </w:r>
      <w:r w:rsidRPr="00290F86">
        <w:rPr>
          <w:rFonts w:ascii="Chu Van An" w:hAnsi="Chu Van An" w:cs="Chu Van An"/>
          <w:sz w:val="24"/>
          <w:szCs w:val="24"/>
          <w:lang w:val="fr-FR"/>
        </w:rPr>
        <w:t>.</w:t>
      </w:r>
    </w:p>
    <w:p w14:paraId="638CF0D5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</w:t>
      </w:r>
      <w:r w:rsidRPr="00290F8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290F86">
        <w:rPr>
          <w:rFonts w:ascii="Chu Van An" w:eastAsia="Calibri" w:hAnsi="Chu Van An" w:cs="Chu Van An"/>
          <w:sz w:val="24"/>
          <w:szCs w:val="24"/>
        </w:rPr>
        <w:t xml:space="preserve">Số nghiệm của phương trình </w:t>
      </w:r>
      <w:r w:rsidRPr="00290F86">
        <w:rPr>
          <w:rFonts w:ascii="Chu Van An" w:eastAsia="Calibri" w:hAnsi="Chu Van An" w:cs="Chu Van An"/>
          <w:position w:val="-6"/>
          <w:sz w:val="24"/>
          <w:szCs w:val="24"/>
        </w:rPr>
        <w:object w:dxaOrig="2175" w:dyaOrig="285" w14:anchorId="7FAB635E">
          <v:shape id="_x0000_i1345" type="#_x0000_t75" style="width:108.75pt;height:14.25pt" o:ole="">
            <v:imagedata r:id="rId634" o:title=""/>
          </v:shape>
          <o:OLEObject Type="Embed" ProgID="Equation.DSMT4" ShapeID="_x0000_i1345" DrawAspect="Content" ObjectID="_1685729941" r:id="rId635"/>
        </w:object>
      </w:r>
      <w:r w:rsidRPr="00290F86">
        <w:rPr>
          <w:rFonts w:ascii="Chu Van An" w:eastAsia="Calibri" w:hAnsi="Chu Van An" w:cs="Chu Van An"/>
          <w:sz w:val="24"/>
          <w:szCs w:val="24"/>
        </w:rPr>
        <w:t xml:space="preserve"> trên khoảng </w:t>
      </w:r>
      <w:r w:rsidRPr="00290F86">
        <w:rPr>
          <w:rFonts w:ascii="Chu Van An" w:eastAsia="Calibri" w:hAnsi="Chu Van An" w:cs="Chu Van An"/>
          <w:position w:val="-30"/>
          <w:sz w:val="24"/>
          <w:szCs w:val="24"/>
        </w:rPr>
        <w:object w:dxaOrig="885" w:dyaOrig="720" w14:anchorId="6D100DDF">
          <v:shape id="_x0000_i1346" type="#_x0000_t75" style="width:44.25pt;height:36pt" o:ole="">
            <v:imagedata r:id="rId636" o:title=""/>
          </v:shape>
          <o:OLEObject Type="Embed" ProgID="Equation.DSMT4" ShapeID="_x0000_i1346" DrawAspect="Content" ObjectID="_1685729942" r:id="rId637"/>
        </w:object>
      </w:r>
      <w:r w:rsidRPr="00290F86">
        <w:rPr>
          <w:rFonts w:ascii="Chu Van An" w:eastAsia="Calibri" w:hAnsi="Chu Van An" w:cs="Chu Van An"/>
          <w:sz w:val="24"/>
          <w:szCs w:val="24"/>
        </w:rPr>
        <w:t xml:space="preserve"> là:</w:t>
      </w:r>
    </w:p>
    <w:p w14:paraId="310015BD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</w:t>
      </w:r>
      <w:r w:rsidRPr="00290F8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1BF1269D">
          <v:shape id="_x0000_i1347" type="#_x0000_t75" style="width:9.75pt;height:12.75pt" o:ole="">
            <v:imagedata r:id="rId638" o:title=""/>
          </v:shape>
          <o:OLEObject Type="Embed" ProgID="Equation.DSMT4" ShapeID="_x0000_i1347" DrawAspect="Content" ObjectID="_1685729943" r:id="rId639"/>
        </w:object>
      </w:r>
      <w:r w:rsidRPr="00290F86">
        <w:rPr>
          <w:rFonts w:ascii="Chu Van An" w:eastAsia="Calibri" w:hAnsi="Chu Van An" w:cs="Chu Van An"/>
          <w:sz w:val="24"/>
          <w:szCs w:val="24"/>
        </w:rPr>
        <w:t>.</w:t>
      </w:r>
      <w:r w:rsidRPr="00290F86">
        <w:rPr>
          <w:rFonts w:ascii="Chu Van An" w:eastAsia="Calibri" w:hAnsi="Chu Van An" w:cs="Chu Van An"/>
          <w:sz w:val="24"/>
          <w:szCs w:val="24"/>
        </w:rPr>
        <w:tab/>
      </w:r>
      <w:r w:rsidRPr="00290F8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0D631F98">
          <v:shape id="_x0000_i1348" type="#_x0000_t75" style="width:9.75pt;height:14.25pt" o:ole="">
            <v:imagedata r:id="rId640" o:title=""/>
          </v:shape>
          <o:OLEObject Type="Embed" ProgID="Equation.DSMT4" ShapeID="_x0000_i1348" DrawAspect="Content" ObjectID="_1685729944" r:id="rId641"/>
        </w:object>
      </w:r>
      <w:r w:rsidRPr="00290F86">
        <w:rPr>
          <w:rFonts w:ascii="Chu Van An" w:eastAsia="Calibri" w:hAnsi="Chu Van An" w:cs="Chu Van An"/>
          <w:sz w:val="24"/>
          <w:szCs w:val="24"/>
        </w:rPr>
        <w:t>.</w:t>
      </w:r>
      <w:r w:rsidRPr="00290F86">
        <w:rPr>
          <w:rFonts w:ascii="Chu Van An" w:eastAsia="Calibri" w:hAnsi="Chu Van An" w:cs="Chu Van An"/>
          <w:sz w:val="24"/>
          <w:szCs w:val="24"/>
        </w:rPr>
        <w:tab/>
      </w:r>
      <w:r w:rsidRPr="00290F8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eastAsia="Calibri" w:hAnsi="Chu Van An" w:cs="Chu Van An"/>
          <w:position w:val="-4"/>
          <w:sz w:val="24"/>
          <w:szCs w:val="24"/>
        </w:rPr>
        <w:object w:dxaOrig="165" w:dyaOrig="255" w14:anchorId="2EBFB36E">
          <v:shape id="_x0000_i1349" type="#_x0000_t75" style="width:8.25pt;height:12.75pt" o:ole="">
            <v:imagedata r:id="rId642" o:title=""/>
          </v:shape>
          <o:OLEObject Type="Embed" ProgID="Equation.DSMT4" ShapeID="_x0000_i1349" DrawAspect="Content" ObjectID="_1685729945" r:id="rId643"/>
        </w:object>
      </w:r>
      <w:r w:rsidRPr="00290F86">
        <w:rPr>
          <w:rFonts w:ascii="Chu Van An" w:eastAsia="Calibri" w:hAnsi="Chu Van An" w:cs="Chu Van An"/>
          <w:sz w:val="24"/>
          <w:szCs w:val="24"/>
        </w:rPr>
        <w:t>.</w:t>
      </w:r>
      <w:r w:rsidRPr="00290F86">
        <w:rPr>
          <w:rFonts w:ascii="Chu Van An" w:eastAsia="Calibri" w:hAnsi="Chu Van An" w:cs="Chu Van An"/>
          <w:sz w:val="24"/>
          <w:szCs w:val="24"/>
        </w:rPr>
        <w:tab/>
      </w:r>
      <w:r w:rsidRPr="00290F8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0B53590F">
          <v:shape id="_x0000_i1350" type="#_x0000_t75" style="width:9pt;height:14.25pt" o:ole="">
            <v:imagedata r:id="rId644" o:title=""/>
          </v:shape>
          <o:OLEObject Type="Embed" ProgID="Equation.DSMT4" ShapeID="_x0000_i1350" DrawAspect="Content" ObjectID="_1685729946" r:id="rId645"/>
        </w:object>
      </w:r>
      <w:r w:rsidRPr="00290F86">
        <w:rPr>
          <w:rFonts w:ascii="Chu Van An" w:eastAsia="Calibri" w:hAnsi="Chu Van An" w:cs="Chu Van An"/>
          <w:sz w:val="24"/>
          <w:szCs w:val="24"/>
        </w:rPr>
        <w:t>.</w:t>
      </w:r>
    </w:p>
    <w:p w14:paraId="6B4EBEE3" w14:textId="07C89B35" w:rsidR="00E12DBA" w:rsidRPr="00290F86" w:rsidRDefault="00741FA6" w:rsidP="00E12DBA">
      <w:pPr>
        <w:spacing w:line="276" w:lineRule="auto"/>
        <w:ind w:left="992"/>
        <w:rPr>
          <w:rFonts w:ascii="Chu Van An" w:eastAsia="Calibri" w:hAnsi="Chu Van An" w:cs="Chu Van An"/>
          <w:b/>
          <w:i/>
          <w:color w:val="0000FF"/>
          <w:sz w:val="24"/>
          <w:szCs w:val="24"/>
          <w:lang w:val="vi-VN"/>
        </w:rPr>
      </w:pPr>
      <w:r w:rsidRPr="00741FA6">
        <w:rPr>
          <w:rFonts w:ascii="Chu Van An" w:eastAsia="Calibri" w:hAnsi="Chu Van An" w:cs="Chu Van An"/>
          <w:b/>
          <w:i/>
          <w:color w:val="0000CC"/>
          <w:sz w:val="24"/>
          <w:szCs w:val="24"/>
        </w:rPr>
        <w:t>Lời giải</w:t>
      </w:r>
    </w:p>
    <w:p w14:paraId="46FDF264" w14:textId="77777777" w:rsidR="00E12DBA" w:rsidRPr="00290F86" w:rsidRDefault="00E12DBA" w:rsidP="00E12DBA">
      <w:pPr>
        <w:spacing w:after="200" w:line="276" w:lineRule="auto"/>
        <w:ind w:left="992"/>
        <w:contextualSpacing/>
        <w:rPr>
          <w:rFonts w:ascii="Chu Van An" w:eastAsia="Calibri" w:hAnsi="Chu Van An" w:cs="Chu Van An"/>
          <w:b/>
          <w:bCs/>
          <w:sz w:val="24"/>
          <w:szCs w:val="24"/>
        </w:rPr>
      </w:pPr>
    </w:p>
    <w:p w14:paraId="1748BDC6" w14:textId="77777777" w:rsidR="00E12DBA" w:rsidRPr="00290F86" w:rsidRDefault="00E12DBA" w:rsidP="00E12DBA">
      <w:pPr>
        <w:spacing w:after="120" w:line="276" w:lineRule="auto"/>
        <w:ind w:left="992"/>
        <w:rPr>
          <w:rFonts w:ascii="Chu Van An" w:eastAsia="Calibri" w:hAnsi="Chu Van An" w:cs="Chu Van An"/>
          <w:bCs/>
          <w:sz w:val="24"/>
          <w:szCs w:val="24"/>
        </w:rPr>
      </w:pPr>
      <w:r w:rsidRPr="00290F86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64522339" wp14:editId="3E1E3A1E">
            <wp:extent cx="1781175" cy="176212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5076E" w14:textId="77777777" w:rsidR="00E12DBA" w:rsidRPr="00290F86" w:rsidRDefault="00E12DBA" w:rsidP="00E12DBA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eastAsia="Calibri" w:hAnsi="Chu Van An" w:cs="Chu Van An"/>
          <w:sz w:val="24"/>
          <w:szCs w:val="24"/>
        </w:rPr>
        <w:t xml:space="preserve">Có </w:t>
      </w:r>
      <w:r w:rsidRPr="00290F86">
        <w:rPr>
          <w:rFonts w:ascii="Chu Van An" w:eastAsia="Calibri" w:hAnsi="Chu Van An" w:cs="Chu Van An"/>
          <w:position w:val="-30"/>
          <w:sz w:val="24"/>
          <w:szCs w:val="24"/>
        </w:rPr>
        <w:object w:dxaOrig="1245" w:dyaOrig="720" w14:anchorId="178C3C9D">
          <v:shape id="_x0000_i1351" type="#_x0000_t75" style="width:62.25pt;height:36pt" o:ole="">
            <v:imagedata r:id="rId647" o:title=""/>
          </v:shape>
          <o:OLEObject Type="Embed" ProgID="Equation.DSMT4" ShapeID="_x0000_i1351" DrawAspect="Content" ObjectID="_1685729947" r:id="rId648"/>
        </w:object>
      </w:r>
      <w:r w:rsidRPr="00290F86">
        <w:rPr>
          <w:rFonts w:ascii="Chu Van An" w:eastAsia="Calibri" w:hAnsi="Chu Van An" w:cs="Chu Van An"/>
          <w:position w:val="-6"/>
          <w:sz w:val="24"/>
          <w:szCs w:val="24"/>
        </w:rPr>
        <w:object w:dxaOrig="1605" w:dyaOrig="285" w14:anchorId="79FE144B">
          <v:shape id="_x0000_i1352" type="#_x0000_t75" style="width:80.25pt;height:14.25pt" o:ole="">
            <v:imagedata r:id="rId649" o:title=""/>
          </v:shape>
          <o:OLEObject Type="Embed" ProgID="Equation.DSMT4" ShapeID="_x0000_i1352" DrawAspect="Content" ObjectID="_1685729948" r:id="rId650"/>
        </w:object>
      </w:r>
    </w:p>
    <w:p w14:paraId="421AF122" w14:textId="77777777" w:rsidR="00E12DBA" w:rsidRPr="00290F86" w:rsidRDefault="00E12DBA" w:rsidP="00E12DBA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eastAsia="Calibri" w:hAnsi="Chu Van An" w:cs="Chu Van An"/>
          <w:position w:val="-6"/>
          <w:sz w:val="24"/>
          <w:szCs w:val="24"/>
        </w:rPr>
        <w:object w:dxaOrig="2175" w:dyaOrig="285" w14:anchorId="235D8978">
          <v:shape id="_x0000_i1353" type="#_x0000_t75" style="width:108.75pt;height:14.25pt" o:ole="">
            <v:imagedata r:id="rId634" o:title=""/>
          </v:shape>
          <o:OLEObject Type="Embed" ProgID="Equation.DSMT4" ShapeID="_x0000_i1353" DrawAspect="Content" ObjectID="_1685729949" r:id="rId651"/>
        </w:object>
      </w:r>
      <w:r w:rsidRPr="00290F86">
        <w:rPr>
          <w:rFonts w:ascii="Chu Van An" w:eastAsia="Calibri" w:hAnsi="Chu Van An" w:cs="Chu Van An"/>
          <w:position w:val="-18"/>
          <w:sz w:val="24"/>
          <w:szCs w:val="24"/>
        </w:rPr>
        <w:object w:dxaOrig="3060" w:dyaOrig="480" w14:anchorId="566F7CC3">
          <v:shape id="_x0000_i1354" type="#_x0000_t75" style="width:153pt;height:24pt" o:ole="">
            <v:imagedata r:id="rId652" o:title=""/>
          </v:shape>
          <o:OLEObject Type="Embed" ProgID="Equation.DSMT4" ShapeID="_x0000_i1354" DrawAspect="Content" ObjectID="_1685729950" r:id="rId653"/>
        </w:object>
      </w:r>
    </w:p>
    <w:p w14:paraId="1EA18DF4" w14:textId="77777777" w:rsidR="00E12DBA" w:rsidRPr="00290F86" w:rsidRDefault="00E12DBA" w:rsidP="00E12DBA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eastAsia="Calibri" w:hAnsi="Chu Van An" w:cs="Chu Van An"/>
          <w:position w:val="-6"/>
          <w:sz w:val="24"/>
          <w:szCs w:val="24"/>
        </w:rPr>
        <w:object w:dxaOrig="2625" w:dyaOrig="345" w14:anchorId="0E121936">
          <v:shape id="_x0000_i1355" type="#_x0000_t75" style="width:131.25pt;height:17.25pt" o:ole="">
            <v:imagedata r:id="rId654" o:title=""/>
          </v:shape>
          <o:OLEObject Type="Embed" ProgID="Equation.DSMT4" ShapeID="_x0000_i1355" DrawAspect="Content" ObjectID="_1685729951" r:id="rId655"/>
        </w:object>
      </w:r>
      <w:r w:rsidRPr="00290F86">
        <w:rPr>
          <w:rFonts w:ascii="Chu Van An" w:eastAsia="Calibri" w:hAnsi="Chu Van An" w:cs="Chu Van An"/>
          <w:position w:val="-50"/>
          <w:sz w:val="24"/>
          <w:szCs w:val="24"/>
        </w:rPr>
        <w:object w:dxaOrig="1620" w:dyaOrig="1125" w14:anchorId="675DF452">
          <v:shape id="_x0000_i1356" type="#_x0000_t75" style="width:81pt;height:56.25pt" o:ole="">
            <v:imagedata r:id="rId656" o:title=""/>
          </v:shape>
          <o:OLEObject Type="Embed" ProgID="Equation.DSMT4" ShapeID="_x0000_i1356" DrawAspect="Content" ObjectID="_1685729952" r:id="rId657"/>
        </w:object>
      </w:r>
      <w:r w:rsidRPr="00290F86">
        <w:rPr>
          <w:rFonts w:ascii="Chu Van An" w:eastAsia="Calibri" w:hAnsi="Chu Van An" w:cs="Chu Van An"/>
          <w:sz w:val="24"/>
          <w:szCs w:val="24"/>
        </w:rPr>
        <w:t xml:space="preserve">, có </w:t>
      </w:r>
      <w:r w:rsidRPr="00290F86">
        <w:rPr>
          <w:rFonts w:ascii="Chu Van An" w:eastAsia="Calibri" w:hAnsi="Chu Van An" w:cs="Chu Van An"/>
          <w:position w:val="-30"/>
          <w:sz w:val="24"/>
          <w:szCs w:val="24"/>
        </w:rPr>
        <w:object w:dxaOrig="1245" w:dyaOrig="720" w14:anchorId="1A72E77A">
          <v:shape id="_x0000_i1357" type="#_x0000_t75" style="width:62.25pt;height:36pt" o:ole="">
            <v:imagedata r:id="rId658" o:title=""/>
          </v:shape>
          <o:OLEObject Type="Embed" ProgID="Equation.DSMT4" ShapeID="_x0000_i1357" DrawAspect="Content" ObjectID="_1685729953" r:id="rId659"/>
        </w:object>
      </w:r>
    </w:p>
    <w:p w14:paraId="36CF92FF" w14:textId="77777777" w:rsidR="00E12DBA" w:rsidRPr="00290F86" w:rsidRDefault="00E12DBA" w:rsidP="00E12DBA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90F86">
        <w:rPr>
          <w:rFonts w:ascii="Chu Van An" w:eastAsia="Calibri" w:hAnsi="Chu Van An" w:cs="Chu Van An"/>
          <w:sz w:val="24"/>
          <w:szCs w:val="24"/>
        </w:rPr>
        <w:t xml:space="preserve">Dựa vào đường tròn lượng giác phương trình </w:t>
      </w:r>
      <w:r w:rsidRPr="00290F86">
        <w:rPr>
          <w:rFonts w:ascii="Chu Van An" w:eastAsia="Calibri" w:hAnsi="Chu Van An" w:cs="Chu Van An"/>
          <w:position w:val="-24"/>
          <w:sz w:val="24"/>
          <w:szCs w:val="24"/>
        </w:rPr>
        <w:object w:dxaOrig="1185" w:dyaOrig="660" w14:anchorId="4526E632">
          <v:shape id="_x0000_i1358" type="#_x0000_t75" style="width:59.25pt;height:33pt" o:ole="">
            <v:imagedata r:id="rId660" o:title=""/>
          </v:shape>
          <o:OLEObject Type="Embed" ProgID="Equation.DSMT4" ShapeID="_x0000_i1358" DrawAspect="Content" ObjectID="_1685729954" r:id="rId661"/>
        </w:object>
      </w:r>
      <w:r w:rsidRPr="00290F86">
        <w:rPr>
          <w:rFonts w:ascii="Chu Van An" w:eastAsia="Calibri" w:hAnsi="Chu Van An" w:cs="Chu Van An"/>
          <w:sz w:val="24"/>
          <w:szCs w:val="24"/>
        </w:rPr>
        <w:t xml:space="preserve"> có 2 nghiệm thỏa </w:t>
      </w:r>
      <w:r w:rsidRPr="00290F86">
        <w:rPr>
          <w:rFonts w:ascii="Chu Van An" w:eastAsia="Calibri" w:hAnsi="Chu Van An" w:cs="Chu Van An"/>
          <w:position w:val="-30"/>
          <w:sz w:val="24"/>
          <w:szCs w:val="24"/>
        </w:rPr>
        <w:object w:dxaOrig="1245" w:dyaOrig="720" w14:anchorId="0059F2D2">
          <v:shape id="_x0000_i1359" type="#_x0000_t75" style="width:62.25pt;height:36pt" o:ole="">
            <v:imagedata r:id="rId658" o:title=""/>
          </v:shape>
          <o:OLEObject Type="Embed" ProgID="Equation.DSMT4" ShapeID="_x0000_i1359" DrawAspect="Content" ObjectID="_1685729955" r:id="rId662"/>
        </w:object>
      </w:r>
      <w:r w:rsidRPr="00290F86">
        <w:rPr>
          <w:rFonts w:ascii="Chu Van An" w:eastAsia="Calibri" w:hAnsi="Chu Van An" w:cs="Chu Van An"/>
          <w:sz w:val="24"/>
          <w:szCs w:val="24"/>
        </w:rPr>
        <w:t>.</w:t>
      </w:r>
    </w:p>
    <w:p w14:paraId="544713CE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Tổng tất cả các nghiệm thuộc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804" w:dyaOrig="402" w14:anchorId="15C50FEC">
          <v:shape id="_x0000_i1360" type="#_x0000_t75" style="width:40.5pt;height:20.25pt" o:ole="">
            <v:imagedata r:id="rId464" o:title=""/>
          </v:shape>
          <o:OLEObject Type="Embed" ProgID="Equation.DSMT4" ShapeID="_x0000_i1360" DrawAspect="Content" ObjectID="_1685729956" r:id="rId663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của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244" w:dyaOrig="355" w14:anchorId="44009BF7">
          <v:shape id="_x0000_i1361" type="#_x0000_t75" style="width:112.5pt;height:18pt" o:ole="">
            <v:imagedata r:id="rId466" o:title=""/>
          </v:shape>
          <o:OLEObject Type="Embed" ProgID="Equation.DSMT4" ShapeID="_x0000_i1361" DrawAspect="Content" ObjectID="_1685729957" r:id="rId664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là</w:t>
      </w:r>
    </w:p>
    <w:p w14:paraId="45CFB781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468" w:dyaOrig="271" w14:anchorId="666C22A9">
          <v:shape id="_x0000_i1362" type="#_x0000_t75" style="width:23.25pt;height:13.5pt" o:ole="">
            <v:imagedata r:id="rId468" o:title=""/>
          </v:shape>
          <o:OLEObject Type="Embed" ProgID="Equation.DSMT4" ShapeID="_x0000_i1362" DrawAspect="Content" ObjectID="_1685729958" r:id="rId665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468" w:dyaOrig="271" w14:anchorId="5D7A87D5">
          <v:shape id="_x0000_i1363" type="#_x0000_t75" style="width:23.25pt;height:13.5pt" o:ole="">
            <v:imagedata r:id="rId470" o:title=""/>
          </v:shape>
          <o:OLEObject Type="Embed" ProgID="Equation.DSMT4" ShapeID="_x0000_i1363" DrawAspect="Content" ObjectID="_1685729959" r:id="rId666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468" w:dyaOrig="271" w14:anchorId="40B9D96F">
          <v:shape id="_x0000_i1364" type="#_x0000_t75" style="width:23.25pt;height:13.5pt" o:ole="">
            <v:imagedata r:id="rId472" o:title=""/>
          </v:shape>
          <o:OLEObject Type="Embed" ProgID="Equation.DSMT4" ShapeID="_x0000_i1364" DrawAspect="Content" ObjectID="_1685729960" r:id="rId66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468" w:dyaOrig="271" w14:anchorId="34D7561C">
          <v:shape id="_x0000_i1365" type="#_x0000_t75" style="width:23.25pt;height:13.5pt" o:ole="">
            <v:imagedata r:id="rId474" o:title=""/>
          </v:shape>
          <o:OLEObject Type="Embed" ProgID="Equation.DSMT4" ShapeID="_x0000_i1365" DrawAspect="Content" ObjectID="_1685729961" r:id="rId668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4CBF9865" w14:textId="5B5EDC38" w:rsidR="00E12DBA" w:rsidRPr="00290F86" w:rsidRDefault="00741FA6" w:rsidP="00E12DBA">
      <w:pPr>
        <w:spacing w:after="0"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D462DEF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</w:p>
    <w:p w14:paraId="385D2276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Ta có: </w:t>
      </w:r>
      <w:r w:rsidRPr="00290F86">
        <w:rPr>
          <w:rFonts w:ascii="Chu Van An" w:hAnsi="Chu Van An" w:cs="Chu Van An"/>
          <w:position w:val="-60"/>
          <w:sz w:val="24"/>
          <w:szCs w:val="24"/>
        </w:rPr>
        <w:object w:dxaOrig="6673" w:dyaOrig="1317" w14:anchorId="440F4165">
          <v:shape id="_x0000_i1366" type="#_x0000_t75" style="width:333.75pt;height:66pt" o:ole="">
            <v:imagedata r:id="rId476" o:title=""/>
          </v:shape>
          <o:OLEObject Type="Embed" ProgID="Equation.DSMT4" ShapeID="_x0000_i1366" DrawAspect="Content" ObjectID="_1685729962" r:id="rId669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67FFCD6D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sym w:font="Wingdings" w:char="F0D8"/>
      </w:r>
      <w:r w:rsidRPr="00290F86">
        <w:rPr>
          <w:rFonts w:ascii="Chu Van An" w:hAnsi="Chu Van An" w:cs="Chu Van An"/>
          <w:sz w:val="24"/>
          <w:szCs w:val="24"/>
        </w:rPr>
        <w:t xml:space="preserve"> Xét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3477" w:dyaOrig="626" w14:anchorId="184C95A3">
          <v:shape id="_x0000_i1367" type="#_x0000_t75" style="width:174pt;height:31.5pt" o:ole="">
            <v:imagedata r:id="rId478" o:title=""/>
          </v:shape>
          <o:OLEObject Type="Embed" ProgID="Equation.DSMT4" ShapeID="_x0000_i1367" DrawAspect="Content" ObjectID="_1685729963" r:id="rId670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mà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598" w:dyaOrig="271" w14:anchorId="4D154ECD">
          <v:shape id="_x0000_i1368" type="#_x0000_t75" style="width:30pt;height:13.5pt" o:ole="">
            <v:imagedata r:id="rId480" o:title=""/>
          </v:shape>
          <o:OLEObject Type="Embed" ProgID="Equation.DSMT4" ShapeID="_x0000_i1368" DrawAspect="Content" ObjectID="_1685729964" r:id="rId671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nên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1504" w:dyaOrig="402" w14:anchorId="457CFE57">
          <v:shape id="_x0000_i1369" type="#_x0000_t75" style="width:75pt;height:20.25pt" o:ole="">
            <v:imagedata r:id="rId482" o:title=""/>
          </v:shape>
          <o:OLEObject Type="Embed" ProgID="Equation.DSMT4" ShapeID="_x0000_i1369" DrawAspect="Content" ObjectID="_1685729965" r:id="rId672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</w:t>
      </w:r>
      <w:r w:rsidRPr="00290F86">
        <w:rPr>
          <w:rFonts w:ascii="Chu Van An" w:hAnsi="Chu Van An" w:cs="Chu Van An"/>
          <w:position w:val="-28"/>
          <w:sz w:val="24"/>
          <w:szCs w:val="24"/>
        </w:rPr>
        <w:object w:dxaOrig="3515" w:dyaOrig="673" w14:anchorId="673630B6">
          <v:shape id="_x0000_i1370" type="#_x0000_t75" style="width:175.5pt;height:33.75pt" o:ole="">
            <v:imagedata r:id="rId484" o:title=""/>
          </v:shape>
          <o:OLEObject Type="Embed" ProgID="Equation.DSMT4" ShapeID="_x0000_i1370" DrawAspect="Content" ObjectID="_1685729966" r:id="rId67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5B78B027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Xét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3620" w:dyaOrig="626" w14:anchorId="24F79F8B">
          <v:shape id="_x0000_i1371" type="#_x0000_t75" style="width:180.75pt;height:31.5pt" o:ole="">
            <v:imagedata r:id="rId486" o:title=""/>
          </v:shape>
          <o:OLEObject Type="Embed" ProgID="Equation.DSMT4" ShapeID="_x0000_i1371" DrawAspect="Content" ObjectID="_1685729967" r:id="rId674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mà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598" w:dyaOrig="271" w14:anchorId="4AB060C7">
          <v:shape id="_x0000_i1372" type="#_x0000_t75" style="width:30pt;height:13.5pt" o:ole="">
            <v:imagedata r:id="rId488" o:title=""/>
          </v:shape>
          <o:OLEObject Type="Embed" ProgID="Equation.DSMT4" ShapeID="_x0000_i1372" DrawAspect="Content" ObjectID="_1685729968" r:id="rId675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nên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1504" w:dyaOrig="402" w14:anchorId="6B7D7E7E">
          <v:shape id="_x0000_i1373" type="#_x0000_t75" style="width:75pt;height:20.25pt" o:ole="">
            <v:imagedata r:id="rId490" o:title=""/>
          </v:shape>
          <o:OLEObject Type="Embed" ProgID="Equation.DSMT4" ShapeID="_x0000_i1373" DrawAspect="Content" ObjectID="_1685729969" r:id="rId676"/>
        </w:object>
      </w:r>
    </w:p>
    <w:p w14:paraId="400AB50A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position w:val="-28"/>
          <w:sz w:val="24"/>
          <w:szCs w:val="24"/>
        </w:rPr>
        <w:object w:dxaOrig="3403" w:dyaOrig="673" w14:anchorId="486A9D8F">
          <v:shape id="_x0000_i1374" type="#_x0000_t75" style="width:170.25pt;height:33.75pt" o:ole="">
            <v:imagedata r:id="rId492" o:title=""/>
          </v:shape>
          <o:OLEObject Type="Embed" ProgID="Equation.DSMT4" ShapeID="_x0000_i1374" DrawAspect="Content" ObjectID="_1685729970" r:id="rId67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75D0178C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lastRenderedPageBreak/>
        <w:t xml:space="preserve">Vậy tổng tất cả các nghiệm thuộc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842" w:dyaOrig="402" w14:anchorId="3D2B6578">
          <v:shape id="_x0000_i1375" type="#_x0000_t75" style="width:42pt;height:20.25pt" o:ole="">
            <v:imagedata r:id="rId494" o:title=""/>
          </v:shape>
          <o:OLEObject Type="Embed" ProgID="Equation.DSMT4" ShapeID="_x0000_i1375" DrawAspect="Content" ObjectID="_1685729971" r:id="rId678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của phương trình là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468" w:dyaOrig="271" w14:anchorId="44E0835C">
          <v:shape id="_x0000_i1376" type="#_x0000_t75" style="width:23.25pt;height:13.5pt" o:ole="">
            <v:imagedata r:id="rId496" o:title=""/>
          </v:shape>
          <o:OLEObject Type="Embed" ProgID="Equation.DSMT4" ShapeID="_x0000_i1376" DrawAspect="Content" ObjectID="_1685729972" r:id="rId679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4B244AAC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207" w:dyaOrig="327" w14:anchorId="741C474C">
          <v:shape id="_x0000_i1377" type="#_x0000_t75" style="width:110.25pt;height:16.5pt" o:ole="">
            <v:imagedata r:id="rId498" o:title=""/>
          </v:shape>
          <o:OLEObject Type="Embed" ProgID="Equation.DSMT4" ShapeID="_x0000_i1377" DrawAspect="Content" ObjectID="_1685729973" r:id="rId680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thỏa điều kiện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972" w:dyaOrig="626" w14:anchorId="7BE81781">
          <v:shape id="_x0000_i1378" type="#_x0000_t75" style="width:48.75pt;height:31.5pt" o:ole="">
            <v:imagedata r:id="rId500" o:title=""/>
          </v:shape>
          <o:OLEObject Type="Embed" ProgID="Equation.DSMT4" ShapeID="_x0000_i1378" DrawAspect="Content" ObjectID="_1685729974" r:id="rId681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là:</w:t>
      </w:r>
    </w:p>
    <w:p w14:paraId="4A518937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626" w:dyaOrig="626" w14:anchorId="11DABB75">
          <v:shape id="_x0000_i1379" type="#_x0000_t75" style="width:31.5pt;height:31.5pt" o:ole="">
            <v:imagedata r:id="rId502" o:title=""/>
          </v:shape>
          <o:OLEObject Type="Embed" ProgID="Equation.DSMT4" ShapeID="_x0000_i1379" DrawAspect="Content" ObjectID="_1685729975" r:id="rId682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626" w:dyaOrig="626" w14:anchorId="0F563A45">
          <v:shape id="_x0000_i1380" type="#_x0000_t75" style="width:31.5pt;height:31.5pt" o:ole="">
            <v:imagedata r:id="rId504" o:title=""/>
          </v:shape>
          <o:OLEObject Type="Embed" ProgID="Equation.DSMT4" ShapeID="_x0000_i1380" DrawAspect="Content" ObjectID="_1685729976" r:id="rId68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804" w:dyaOrig="626" w14:anchorId="7A061678">
          <v:shape id="_x0000_i1381" type="#_x0000_t75" style="width:40.5pt;height:31.5pt" o:ole="">
            <v:imagedata r:id="rId506" o:title=""/>
          </v:shape>
          <o:OLEObject Type="Embed" ProgID="Equation.DSMT4" ShapeID="_x0000_i1381" DrawAspect="Content" ObjectID="_1685729977" r:id="rId684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626" w:dyaOrig="626" w14:anchorId="5698FCA4">
          <v:shape id="_x0000_i1382" type="#_x0000_t75" style="width:31.5pt;height:31.5pt" o:ole="">
            <v:imagedata r:id="rId508" o:title=""/>
          </v:shape>
          <o:OLEObject Type="Embed" ProgID="Equation.DSMT4" ShapeID="_x0000_i1382" DrawAspect="Content" ObjectID="_1685729978" r:id="rId685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3509EFED" w14:textId="064757D3" w:rsidR="00E12DBA" w:rsidRPr="00290F86" w:rsidRDefault="00741FA6" w:rsidP="00E12DBA">
      <w:pPr>
        <w:spacing w:after="0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94634FB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</w:p>
    <w:p w14:paraId="756B71DF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Ta có: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207" w:dyaOrig="327" w14:anchorId="462113F1">
          <v:shape id="_x0000_i1383" type="#_x0000_t75" style="width:110.25pt;height:16.5pt" o:ole="">
            <v:imagedata r:id="rId510" o:title=""/>
          </v:shape>
          <o:OLEObject Type="Embed" ProgID="Equation.DSMT4" ShapeID="_x0000_i1383" DrawAspect="Content" ObjectID="_1685729979" r:id="rId686"/>
        </w:object>
      </w:r>
      <w:r w:rsidRPr="00290F86">
        <w:rPr>
          <w:rFonts w:ascii="Chu Van An" w:hAnsi="Chu Van An" w:cs="Chu Van An"/>
          <w:position w:val="-92"/>
          <w:sz w:val="24"/>
          <w:szCs w:val="24"/>
        </w:rPr>
        <w:object w:dxaOrig="3888" w:dyaOrig="1964" w14:anchorId="7E06E1C2">
          <v:shape id="_x0000_i1384" type="#_x0000_t75" style="width:194.25pt;height:98.25pt" o:ole="">
            <v:imagedata r:id="rId512" o:title=""/>
          </v:shape>
          <o:OLEObject Type="Embed" ProgID="Equation.DSMT4" ShapeID="_x0000_i1384" DrawAspect="Content" ObjectID="_1685729980" r:id="rId68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35FC7F68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Xét trường hợp: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63" w:dyaOrig="626" w14:anchorId="690FCE2E">
          <v:shape id="_x0000_i1385" type="#_x0000_t75" style="width:63pt;height:31.5pt" o:ole="">
            <v:imagedata r:id="rId514" o:title=""/>
          </v:shape>
          <o:OLEObject Type="Embed" ProgID="Equation.DSMT4" ShapeID="_x0000_i1385" DrawAspect="Content" ObjectID="_1685729981" r:id="rId688"/>
        </w:objec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3386" w:dyaOrig="626" w14:anchorId="1E659A8C">
          <v:shape id="_x0000_i1386" type="#_x0000_t75" style="width:169.5pt;height:31.5pt" o:ole="">
            <v:imagedata r:id="rId516" o:title=""/>
          </v:shape>
          <o:OLEObject Type="Embed" ProgID="Equation.DSMT4" ShapeID="_x0000_i1386" DrawAspect="Content" ObjectID="_1685729982" r:id="rId689"/>
        </w:objec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916" w:dyaOrig="271" w14:anchorId="3AE6AC8D">
          <v:shape id="_x0000_i1387" type="#_x0000_t75" style="width:45.75pt;height:13.5pt" o:ole="">
            <v:imagedata r:id="rId518" o:title=""/>
          </v:shape>
          <o:OLEObject Type="Embed" ProgID="Equation.DSMT4" ShapeID="_x0000_i1387" DrawAspect="Content" ObjectID="_1685729983" r:id="rId690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32B09B50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Xét trường hợp: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63" w:dyaOrig="626" w14:anchorId="3E765FD6">
          <v:shape id="_x0000_i1388" type="#_x0000_t75" style="width:63pt;height:31.5pt" o:ole="">
            <v:imagedata r:id="rId520" o:title=""/>
          </v:shape>
          <o:OLEObject Type="Embed" ProgID="Equation.DSMT4" ShapeID="_x0000_i1388" DrawAspect="Content" ObjectID="_1685729984" r:id="rId691"/>
        </w:objec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4349" w:dyaOrig="626" w14:anchorId="5E475A93">
          <v:shape id="_x0000_i1389" type="#_x0000_t75" style="width:217.5pt;height:31.5pt" o:ole="">
            <v:imagedata r:id="rId522" o:title=""/>
          </v:shape>
          <o:OLEObject Type="Embed" ProgID="Equation.DSMT4" ShapeID="_x0000_i1389" DrawAspect="Content" ObjectID="_1685729985" r:id="rId692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3C43206F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Xét trường hợp: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364" w:dyaOrig="626" w14:anchorId="726A9E54">
          <v:shape id="_x0000_i1390" type="#_x0000_t75" style="width:68.25pt;height:31.5pt" o:ole="">
            <v:imagedata r:id="rId524" o:title=""/>
          </v:shape>
          <o:OLEObject Type="Embed" ProgID="Equation.DSMT4" ShapeID="_x0000_i1390" DrawAspect="Content" ObjectID="_1685729986" r:id="rId693"/>
        </w:objec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4685" w:dyaOrig="626" w14:anchorId="7F48F00D">
          <v:shape id="_x0000_i1391" type="#_x0000_t75" style="width:234pt;height:31.5pt" o:ole="">
            <v:imagedata r:id="rId526" o:title=""/>
          </v:shape>
          <o:OLEObject Type="Embed" ProgID="Equation.DSMT4" ShapeID="_x0000_i1391" DrawAspect="Content" ObjectID="_1685729987" r:id="rId694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76400A07" w14:textId="77777777" w:rsidR="00E12DBA" w:rsidRPr="00290F86" w:rsidRDefault="00E12DBA" w:rsidP="00E12DBA">
      <w:pPr>
        <w:spacing w:after="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Vậy phương trình có nghiệm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626" w:dyaOrig="626" w14:anchorId="2C2E2686">
          <v:shape id="_x0000_i1392" type="#_x0000_t75" style="width:31.5pt;height:31.5pt" o:ole="">
            <v:imagedata r:id="rId528" o:title=""/>
          </v:shape>
          <o:OLEObject Type="Embed" ProgID="Equation.DSMT4" ShapeID="_x0000_i1392" DrawAspect="Content" ObjectID="_1685729988" r:id="rId695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11CDA83B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Tổng các nghiệm của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460" w:dyaOrig="270" w14:anchorId="0188A9A4">
          <v:shape id="_x0000_i1393" type="#_x0000_t75" style="width:123pt;height:13.5pt" o:ole="">
            <v:imagedata r:id="rId696" o:title=""/>
          </v:shape>
          <o:OLEObject Type="Embed" ProgID="Equation.DSMT4" ShapeID="_x0000_i1393" DrawAspect="Content" ObjectID="_1685729989" r:id="rId697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trong khoảng </w:t>
      </w:r>
      <w:r w:rsidRPr="00290F86">
        <w:rPr>
          <w:rFonts w:ascii="Chu Van An" w:hAnsi="Chu Van An" w:cs="Chu Van An"/>
          <w:position w:val="-28"/>
          <w:sz w:val="24"/>
          <w:szCs w:val="24"/>
        </w:rPr>
        <w:object w:dxaOrig="810" w:dyaOrig="675" w14:anchorId="72E0AC93">
          <v:shape id="_x0000_i1394" type="#_x0000_t75" style="width:40.5pt;height:33.75pt" o:ole="">
            <v:imagedata r:id="rId698" o:title=""/>
          </v:shape>
          <o:OLEObject Type="Embed" ProgID="Equation.DSMT4" ShapeID="_x0000_i1394" DrawAspect="Content" ObjectID="_1685729990" r:id="rId699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là</w:t>
      </w:r>
    </w:p>
    <w:p w14:paraId="19BB9250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25" w:dyaOrig="225" w14:anchorId="304985DB">
          <v:shape id="_x0000_i1395" type="#_x0000_t75" style="width:11.25pt;height:11.25pt" o:ole="">
            <v:imagedata r:id="rId700" o:title=""/>
          </v:shape>
          <o:OLEObject Type="Embed" ProgID="Equation.DSMT4" ShapeID="_x0000_i1395" DrawAspect="Content" ObjectID="_1685729991" r:id="rId701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375" w:dyaOrig="630" w14:anchorId="0FA0EAB8">
          <v:shape id="_x0000_i1396" type="#_x0000_t75" style="width:18.75pt;height:31.5pt" o:ole="">
            <v:imagedata r:id="rId702" o:title=""/>
          </v:shape>
          <o:OLEObject Type="Embed" ProgID="Equation.DSMT4" ShapeID="_x0000_i1396" DrawAspect="Content" ObjectID="_1685729992" r:id="rId703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375" w:dyaOrig="630" w14:anchorId="2B594540">
          <v:shape id="_x0000_i1397" type="#_x0000_t75" style="width:18.75pt;height:31.5pt" o:ole="">
            <v:imagedata r:id="rId704" o:title=""/>
          </v:shape>
          <o:OLEObject Type="Embed" ProgID="Equation.DSMT4" ShapeID="_x0000_i1397" DrawAspect="Content" ObjectID="_1685729993" r:id="rId705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480" w:dyaOrig="630" w14:anchorId="1AC268C4">
          <v:shape id="_x0000_i1398" type="#_x0000_t75" style="width:24pt;height:31.5pt" o:ole="">
            <v:imagedata r:id="rId706" o:title=""/>
          </v:shape>
          <o:OLEObject Type="Embed" ProgID="Equation.DSMT4" ShapeID="_x0000_i1398" DrawAspect="Content" ObjectID="_1685729994" r:id="rId707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4BE8C75A" w14:textId="0E99138E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C349BB1" w14:textId="77777777" w:rsidR="00E12DBA" w:rsidRPr="00290F86" w:rsidRDefault="00E12DBA" w:rsidP="00E12DBA">
      <w:pPr>
        <w:spacing w:line="276" w:lineRule="auto"/>
        <w:ind w:left="992" w:hanging="964"/>
        <w:jc w:val="center"/>
        <w:rPr>
          <w:rFonts w:ascii="Chu Van An" w:hAnsi="Chu Van An" w:cs="Chu Van An"/>
          <w:b/>
          <w:i/>
          <w:color w:val="000000"/>
          <w:sz w:val="24"/>
          <w:szCs w:val="24"/>
        </w:rPr>
      </w:pPr>
      <w:r w:rsidRPr="00290F86">
        <w:rPr>
          <w:rFonts w:ascii="Chu Van An" w:hAnsi="Chu Van An" w:cs="Chu Van An"/>
          <w:b/>
          <w:i/>
          <w:noProof/>
          <w:color w:val="000000"/>
          <w:sz w:val="24"/>
          <w:szCs w:val="24"/>
        </w:rPr>
        <w:drawing>
          <wp:inline distT="0" distB="0" distL="0" distR="0" wp14:anchorId="28A866C5" wp14:editId="5F7B4D2F">
            <wp:extent cx="2247900" cy="21907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5A087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</w:p>
    <w:p w14:paraId="0F2C42F9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Ta có: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460" w:dyaOrig="270" w14:anchorId="2F39E9BE">
          <v:shape id="_x0000_i1399" type="#_x0000_t75" style="width:123pt;height:13.5pt" o:ole="">
            <v:imagedata r:id="rId709" o:title=""/>
          </v:shape>
          <o:OLEObject Type="Embed" ProgID="Equation.DSMT4" ShapeID="_x0000_i1399" DrawAspect="Content" ObjectID="_1685729995" r:id="rId710"/>
        </w:objec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3300" w:dyaOrig="270" w14:anchorId="5BC8DCE3">
          <v:shape id="_x0000_i1400" type="#_x0000_t75" style="width:165pt;height:13.5pt" o:ole="">
            <v:imagedata r:id="rId711" o:title=""/>
          </v:shape>
          <o:OLEObject Type="Embed" ProgID="Equation.DSMT4" ShapeID="_x0000_i1400" DrawAspect="Content" ObjectID="_1685729996" r:id="rId712"/>
        </w:object>
      </w:r>
    </w:p>
    <w:p w14:paraId="3011FB76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position w:val="-6"/>
          <w:sz w:val="24"/>
          <w:szCs w:val="24"/>
        </w:rPr>
        <w:object w:dxaOrig="3300" w:dyaOrig="270" w14:anchorId="43CED984">
          <v:shape id="_x0000_i1401" type="#_x0000_t75" style="width:165pt;height:13.5pt" o:ole="">
            <v:imagedata r:id="rId713" o:title=""/>
          </v:shape>
          <o:OLEObject Type="Embed" ProgID="Equation.DSMT4" ShapeID="_x0000_i1401" DrawAspect="Content" ObjectID="_1685729997" r:id="rId714"/>
        </w:objec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3375" w:dyaOrig="405" w14:anchorId="717B69C0">
          <v:shape id="_x0000_i1402" type="#_x0000_t75" style="width:168.75pt;height:20.25pt" o:ole="">
            <v:imagedata r:id="rId715" o:title=""/>
          </v:shape>
          <o:OLEObject Type="Embed" ProgID="Equation.DSMT4" ShapeID="_x0000_i1402" DrawAspect="Content" ObjectID="_1685729998" r:id="rId716"/>
        </w:object>
      </w:r>
    </w:p>
    <w:p w14:paraId="3CE8AFC4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position w:val="-30"/>
          <w:sz w:val="24"/>
          <w:szCs w:val="24"/>
        </w:rPr>
        <w:object w:dxaOrig="1710" w:dyaOrig="720" w14:anchorId="2694F1EC">
          <v:shape id="_x0000_i1403" type="#_x0000_t75" style="width:85.5pt;height:36pt" o:ole="">
            <v:imagedata r:id="rId717" o:title=""/>
          </v:shape>
          <o:OLEObject Type="Embed" ProgID="Equation.DSMT4" ShapeID="_x0000_i1403" DrawAspect="Content" ObjectID="_1685729999" r:id="rId718"/>
        </w:objec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1215" w:dyaOrig="630" w14:anchorId="3B11B849">
          <v:shape id="_x0000_i1404" type="#_x0000_t75" style="width:60.75pt;height:31.5pt" o:ole="">
            <v:imagedata r:id="rId719" o:title=""/>
          </v:shape>
          <o:OLEObject Type="Embed" ProgID="Equation.DSMT4" ShapeID="_x0000_i1404" DrawAspect="Content" ObjectID="_1685730000" r:id="rId720"/>
        </w:object>
      </w:r>
      <w:r w:rsidRPr="00290F86">
        <w:rPr>
          <w:rFonts w:ascii="Chu Van An" w:hAnsi="Chu Van An" w:cs="Chu Van An"/>
          <w:position w:val="-60"/>
          <w:sz w:val="24"/>
          <w:szCs w:val="24"/>
        </w:rPr>
        <w:object w:dxaOrig="1785" w:dyaOrig="1320" w14:anchorId="31D7A249">
          <v:shape id="_x0000_i1405" type="#_x0000_t75" style="width:89.25pt;height:66pt" o:ole="">
            <v:imagedata r:id="rId721" o:title=""/>
          </v:shape>
          <o:OLEObject Type="Embed" ProgID="Equation.DSMT4" ShapeID="_x0000_i1405" DrawAspect="Content" ObjectID="_1685730001" r:id="rId722"/>
        </w:object>
      </w:r>
      <w:r w:rsidRPr="00290F86">
        <w:rPr>
          <w:rFonts w:ascii="Chu Van An" w:hAnsi="Chu Van An" w:cs="Chu Van An"/>
          <w:sz w:val="24"/>
          <w:szCs w:val="24"/>
        </w:rPr>
        <w:t>,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600" w:dyaOrig="270" w14:anchorId="38799539">
          <v:shape id="_x0000_i1406" type="#_x0000_t75" style="width:30pt;height:13.5pt" o:ole="">
            <v:imagedata r:id="rId723" o:title=""/>
          </v:shape>
          <o:OLEObject Type="Embed" ProgID="Equation.DSMT4" ShapeID="_x0000_i1406" DrawAspect="Content" ObjectID="_1685730002" r:id="rId724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45ABBA22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Do </w:t>
      </w:r>
      <w:r w:rsidRPr="00290F86">
        <w:rPr>
          <w:rFonts w:ascii="Chu Van An" w:hAnsi="Chu Van An" w:cs="Chu Van An"/>
          <w:position w:val="-28"/>
          <w:sz w:val="24"/>
          <w:szCs w:val="24"/>
        </w:rPr>
        <w:object w:dxaOrig="1170" w:dyaOrig="675" w14:anchorId="2B5E8938">
          <v:shape id="_x0000_i1407" type="#_x0000_t75" style="width:58.5pt;height:33.75pt" o:ole="">
            <v:imagedata r:id="rId725" o:title=""/>
          </v:shape>
          <o:OLEObject Type="Embed" ProgID="Equation.DSMT4" ShapeID="_x0000_i1407" DrawAspect="Content" ObjectID="_1685730003" r:id="rId726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suy ra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630" w:dyaOrig="630" w14:anchorId="64C2F731">
          <v:shape id="_x0000_i1408" type="#_x0000_t75" style="width:31.5pt;height:31.5pt" o:ole="">
            <v:imagedata r:id="rId727" o:title=""/>
          </v:shape>
          <o:OLEObject Type="Embed" ProgID="Equation.DSMT4" ShapeID="_x0000_i1408" DrawAspect="Content" ObjectID="_1685730004" r:id="rId728"/>
        </w:object>
      </w:r>
      <w:r w:rsidRPr="00290F86">
        <w:rPr>
          <w:rFonts w:ascii="Chu Van An" w:hAnsi="Chu Van An" w:cs="Chu Van An"/>
          <w:sz w:val="24"/>
          <w:szCs w:val="24"/>
        </w:rPr>
        <w:t xml:space="preserve">,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735" w:dyaOrig="630" w14:anchorId="26920871">
          <v:shape id="_x0000_i1409" type="#_x0000_t75" style="width:36.75pt;height:31.5pt" o:ole="">
            <v:imagedata r:id="rId729" o:title=""/>
          </v:shape>
          <o:OLEObject Type="Embed" ProgID="Equation.DSMT4" ShapeID="_x0000_i1409" DrawAspect="Content" ObjectID="_1685730005" r:id="rId730"/>
        </w:object>
      </w:r>
      <w:r w:rsidRPr="00290F86">
        <w:rPr>
          <w:rFonts w:ascii="Chu Van An" w:hAnsi="Chu Van An" w:cs="Chu Van An"/>
          <w:sz w:val="24"/>
          <w:szCs w:val="24"/>
        </w:rPr>
        <w:t xml:space="preserve">,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840" w:dyaOrig="630" w14:anchorId="4B5A9145">
          <v:shape id="_x0000_i1410" type="#_x0000_t75" style="width:42pt;height:31.5pt" o:ole="">
            <v:imagedata r:id="rId731" o:title=""/>
          </v:shape>
          <o:OLEObject Type="Embed" ProgID="Equation.DSMT4" ShapeID="_x0000_i1410" DrawAspect="Content" ObjectID="_1685730006" r:id="rId732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68109293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Suy ra tổng các nghiệm là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480" w:dyaOrig="630" w14:anchorId="6C83E313">
          <v:shape id="_x0000_i1411" type="#_x0000_t75" style="width:24pt;height:31.5pt" o:ole="">
            <v:imagedata r:id="rId733" o:title=""/>
          </v:shape>
          <o:OLEObject Type="Embed" ProgID="Equation.DSMT4" ShapeID="_x0000_i1411" DrawAspect="Content" ObjectID="_1685730007" r:id="rId734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5ED404A4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Biểu diễn tập nghiệm của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685" w:dyaOrig="330" w14:anchorId="1AAB3608">
          <v:shape id="_x0000_i1412" type="#_x0000_t75" style="width:134.25pt;height:16.5pt" o:ole="">
            <v:imagedata r:id="rId735" o:title=""/>
          </v:shape>
          <o:OLEObject Type="Embed" ProgID="Equation.DSMT4" ShapeID="_x0000_i1412" DrawAspect="Content" ObjectID="_1685730008" r:id="rId736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trên đường tròn lượng giác ta được số điểm cuối là</w:t>
      </w:r>
    </w:p>
    <w:p w14:paraId="06C2EF5C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90F86">
        <w:rPr>
          <w:rFonts w:ascii="Chu Van An" w:hAnsi="Chu Van An" w:cs="Chu Van An"/>
          <w:position w:val="-4"/>
          <w:sz w:val="24"/>
          <w:szCs w:val="24"/>
        </w:rPr>
        <w:object w:dxaOrig="195" w:dyaOrig="270" w14:anchorId="35449A90">
          <v:shape id="_x0000_i1413" type="#_x0000_t75" style="width:9.75pt;height:13.5pt" o:ole="">
            <v:imagedata r:id="rId737" o:title=""/>
          </v:shape>
          <o:OLEObject Type="Embed" ProgID="Equation.DSMT4" ShapeID="_x0000_i1413" DrawAspect="Content" ObjectID="_1685730009" r:id="rId738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position w:val="-4"/>
          <w:sz w:val="24"/>
          <w:szCs w:val="24"/>
        </w:rPr>
        <w:object w:dxaOrig="195" w:dyaOrig="270" w14:anchorId="23EA4EFF">
          <v:shape id="_x0000_i1414" type="#_x0000_t75" style="width:9.75pt;height:13.5pt" o:ole="">
            <v:imagedata r:id="rId739" o:title=""/>
          </v:shape>
          <o:OLEObject Type="Embed" ProgID="Equation.DSMT4" ShapeID="_x0000_i1414" DrawAspect="Content" ObjectID="_1685730010" r:id="rId740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180" w:dyaOrig="270" w14:anchorId="6EE54774">
          <v:shape id="_x0000_i1415" type="#_x0000_t75" style="width:9pt;height:13.5pt" o:ole="">
            <v:imagedata r:id="rId741" o:title=""/>
          </v:shape>
          <o:OLEObject Type="Embed" ProgID="Equation.DSMT4" ShapeID="_x0000_i1415" DrawAspect="Content" ObjectID="_1685730011" r:id="rId742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position w:val="-4"/>
          <w:sz w:val="24"/>
          <w:szCs w:val="24"/>
        </w:rPr>
        <w:object w:dxaOrig="135" w:dyaOrig="270" w14:anchorId="6CF31D88">
          <v:shape id="_x0000_i1416" type="#_x0000_t75" style="width:6.75pt;height:13.5pt" o:ole="">
            <v:imagedata r:id="rId743" o:title=""/>
          </v:shape>
          <o:OLEObject Type="Embed" ProgID="Equation.DSMT4" ShapeID="_x0000_i1416" DrawAspect="Content" ObjectID="_1685730012" r:id="rId744"/>
        </w:object>
      </w:r>
    </w:p>
    <w:p w14:paraId="7F653F7C" w14:textId="27E6113A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A41788C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</w:p>
    <w:p w14:paraId="6CBA807A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Xét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685" w:dyaOrig="330" w14:anchorId="45C0D5EE">
          <v:shape id="_x0000_i1417" type="#_x0000_t75" style="width:134.25pt;height:16.5pt" o:ole="">
            <v:imagedata r:id="rId745" o:title=""/>
          </v:shape>
          <o:OLEObject Type="Embed" ProgID="Equation.DSMT4" ShapeID="_x0000_i1417" DrawAspect="Content" ObjectID="_1685730013" r:id="rId746"/>
        </w:object>
      </w:r>
      <w:r w:rsidRPr="00290F86">
        <w:rPr>
          <w:rFonts w:ascii="Chu Van An" w:hAnsi="Chu Van An" w:cs="Chu Van An"/>
          <w:position w:val="-16"/>
          <w:sz w:val="24"/>
          <w:szCs w:val="24"/>
        </w:rPr>
        <w:object w:dxaOrig="3750" w:dyaOrig="435" w14:anchorId="11DBD81E">
          <v:shape id="_x0000_i1418" type="#_x0000_t75" style="width:187.5pt;height:21.75pt" o:ole="">
            <v:imagedata r:id="rId747" o:title=""/>
          </v:shape>
          <o:OLEObject Type="Embed" ProgID="Equation.DSMT4" ShapeID="_x0000_i1418" DrawAspect="Content" ObjectID="_1685730014" r:id="rId748"/>
        </w:object>
      </w:r>
    </w:p>
    <w:p w14:paraId="49DFBE8F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position w:val="-46"/>
          <w:sz w:val="24"/>
          <w:szCs w:val="24"/>
        </w:rPr>
        <w:object w:dxaOrig="3840" w:dyaOrig="1035" w14:anchorId="39FEA368">
          <v:shape id="_x0000_i1419" type="#_x0000_t75" style="width:192pt;height:51.75pt" o:ole="">
            <v:imagedata r:id="rId749" o:title=""/>
          </v:shape>
          <o:OLEObject Type="Embed" ProgID="Equation.DSMT4" ShapeID="_x0000_i1419" DrawAspect="Content" ObjectID="_1685730015" r:id="rId750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279E3FB4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Trên đường tròn lượng giác có một điểm biểu diễn số nghiệm của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810" w:dyaOrig="270" w14:anchorId="78CFA292">
          <v:shape id="_x0000_i1420" type="#_x0000_t75" style="width:40.5pt;height:13.5pt" o:ole="">
            <v:imagedata r:id="rId751" o:title=""/>
          </v:shape>
          <o:OLEObject Type="Embed" ProgID="Equation.DSMT4" ShapeID="_x0000_i1420" DrawAspect="Content" ObjectID="_1685730016" r:id="rId752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và hai điểm biểu diễn số nghiệm của phương trình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915" w:dyaOrig="630" w14:anchorId="509CBA6B">
          <v:shape id="_x0000_i1421" type="#_x0000_t75" style="width:45.75pt;height:31.5pt" o:ole="">
            <v:imagedata r:id="rId753" o:title=""/>
          </v:shape>
          <o:OLEObject Type="Embed" ProgID="Equation.DSMT4" ShapeID="_x0000_i1421" DrawAspect="Content" ObjectID="_1685730017" r:id="rId754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7CFEA85D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>Vậy phương trình đã cho có tất cả ba điểm biểu diễn trên đường tròn lượng giác.</w:t>
      </w:r>
    </w:p>
    <w:p w14:paraId="508DFF08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90F86">
        <w:rPr>
          <w:rFonts w:ascii="Chu Van An" w:hAnsi="Chu Van An" w:cs="Chu Van An"/>
          <w:sz w:val="24"/>
          <w:szCs w:val="24"/>
        </w:rPr>
        <w:t xml:space="preserve">Giải phương trình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2010" w:dyaOrig="270" w14:anchorId="27A86C9F">
          <v:shape id="_x0000_i1422" type="#_x0000_t75" style="width:100.5pt;height:13.5pt" o:ole="">
            <v:imagedata r:id="rId755" o:title=""/>
          </v:shape>
          <o:OLEObject Type="Embed" ProgID="Equation.DSMT4" ShapeID="_x0000_i1422" DrawAspect="Content" ObjectID="_1685730018" r:id="rId756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bằng cách đặt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870" w:dyaOrig="270" w14:anchorId="035BC9C3">
          <v:shape id="_x0000_i1423" type="#_x0000_t75" style="width:43.5pt;height:13.5pt" o:ole="">
            <v:imagedata r:id="rId757" o:title=""/>
          </v:shape>
          <o:OLEObject Type="Embed" ProgID="Equation.DSMT4" ShapeID="_x0000_i1423" DrawAspect="Content" ObjectID="_1685730019" r:id="rId758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ta được phương trình nào sau đây?</w:t>
      </w:r>
    </w:p>
    <w:p w14:paraId="727DAA7F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1410" w:dyaOrig="330" w14:anchorId="7357E194">
          <v:shape id="_x0000_i1424" type="#_x0000_t75" style="width:70.5pt;height:16.5pt" o:ole="">
            <v:imagedata r:id="rId759" o:title=""/>
          </v:shape>
          <o:OLEObject Type="Embed" ProgID="Equation.DSMT4" ShapeID="_x0000_i1424" DrawAspect="Content" ObjectID="_1685730020" r:id="rId760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1335" w:dyaOrig="330" w14:anchorId="0D75DD42">
          <v:shape id="_x0000_i1425" type="#_x0000_t75" style="width:66.75pt;height:16.5pt" o:ole="">
            <v:imagedata r:id="rId761" o:title=""/>
          </v:shape>
          <o:OLEObject Type="Embed" ProgID="Equation.DSMT4" ShapeID="_x0000_i1425" DrawAspect="Content" ObjectID="_1685730021" r:id="rId762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1335" w:dyaOrig="330" w14:anchorId="7DB5F56E">
          <v:shape id="_x0000_i1426" type="#_x0000_t75" style="width:66.75pt;height:16.5pt" o:ole="">
            <v:imagedata r:id="rId763" o:title=""/>
          </v:shape>
          <o:OLEObject Type="Embed" ProgID="Equation.DSMT4" ShapeID="_x0000_i1426" DrawAspect="Content" ObjectID="_1685730022" r:id="rId764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90F86">
        <w:rPr>
          <w:rFonts w:ascii="Chu Van An" w:hAnsi="Chu Van An" w:cs="Chu Van An"/>
          <w:position w:val="-6"/>
          <w:sz w:val="24"/>
          <w:szCs w:val="24"/>
        </w:rPr>
        <w:object w:dxaOrig="1335" w:dyaOrig="330" w14:anchorId="48956F9A">
          <v:shape id="_x0000_i1427" type="#_x0000_t75" style="width:66.75pt;height:16.5pt" o:ole="">
            <v:imagedata r:id="rId765" o:title=""/>
          </v:shape>
          <o:OLEObject Type="Embed" ProgID="Equation.DSMT4" ShapeID="_x0000_i1427" DrawAspect="Content" ObjectID="_1685730023" r:id="rId766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5A02CD1C" w14:textId="0061C653" w:rsidR="00E12DBA" w:rsidRPr="00290F86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b/>
          <w:i/>
          <w:color w:val="000000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883987E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2B7DF423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>Điều kiện:</w:t>
      </w:r>
      <w:r w:rsidRPr="00290F86">
        <w:rPr>
          <w:rFonts w:ascii="Chu Van An" w:hAnsi="Chu Van An" w:cs="Chu Van An"/>
          <w:b/>
          <w:sz w:val="24"/>
          <w:szCs w:val="24"/>
        </w:rPr>
        <w:t xml:space="preserve"> </w:t>
      </w:r>
      <w:r w:rsidRPr="00290F86">
        <w:rPr>
          <w:rFonts w:ascii="Chu Van An" w:hAnsi="Chu Van An" w:cs="Chu Van An"/>
          <w:position w:val="-30"/>
          <w:sz w:val="24"/>
          <w:szCs w:val="24"/>
        </w:rPr>
        <w:object w:dxaOrig="2085" w:dyaOrig="735" w14:anchorId="27E73D7D">
          <v:shape id="_x0000_i1428" type="#_x0000_t75" style="width:104.25pt;height:36.75pt" o:ole="">
            <v:imagedata r:id="rId767" o:title=""/>
          </v:shape>
          <o:OLEObject Type="Embed" ProgID="Equation.DSMT4" ShapeID="_x0000_i1428" DrawAspect="Content" ObjectID="_1685730024" r:id="rId768"/>
        </w:object>
      </w:r>
      <w:r w:rsidRPr="00290F86">
        <w:rPr>
          <w:rFonts w:ascii="Chu Van An" w:hAnsi="Chu Van An" w:cs="Chu Van An"/>
          <w:sz w:val="24"/>
          <w:szCs w:val="24"/>
        </w:rPr>
        <w:t xml:space="preserve"> </w:t>
      </w:r>
      <w:r w:rsidRPr="00290F86">
        <w:rPr>
          <w:rFonts w:ascii="Chu Van An" w:hAnsi="Chu Van An" w:cs="Chu Van An"/>
          <w:position w:val="-14"/>
          <w:sz w:val="24"/>
          <w:szCs w:val="24"/>
        </w:rPr>
        <w:object w:dxaOrig="780" w:dyaOrig="405" w14:anchorId="6D2EB661">
          <v:shape id="_x0000_i1429" type="#_x0000_t75" style="width:39pt;height:20.25pt" o:ole="">
            <v:imagedata r:id="rId769" o:title=""/>
          </v:shape>
          <o:OLEObject Type="Embed" ProgID="Equation.DSMT4" ShapeID="_x0000_i1429" DrawAspect="Content" ObjectID="_1685730025" r:id="rId770"/>
        </w:object>
      </w:r>
      <w:r w:rsidRPr="00290F86">
        <w:rPr>
          <w:rFonts w:ascii="Chu Van An" w:hAnsi="Chu Van An" w:cs="Chu Van An"/>
          <w:sz w:val="24"/>
          <w:szCs w:val="24"/>
        </w:rPr>
        <w:t>.</w:t>
      </w:r>
    </w:p>
    <w:p w14:paraId="1A0BBECE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 xml:space="preserve">Khi đó: </w:t>
      </w:r>
      <w:r w:rsidRPr="00290F86">
        <w:rPr>
          <w:rFonts w:ascii="Chu Van An" w:hAnsi="Chu Van An" w:cs="Chu Van An"/>
          <w:position w:val="-24"/>
          <w:sz w:val="24"/>
          <w:szCs w:val="24"/>
        </w:rPr>
        <w:object w:dxaOrig="6960" w:dyaOrig="630" w14:anchorId="34179C81">
          <v:shape id="_x0000_i1430" type="#_x0000_t75" style="width:348pt;height:31.5pt" o:ole="">
            <v:imagedata r:id="rId771" o:title=""/>
          </v:shape>
          <o:OLEObject Type="Embed" ProgID="Equation.DSMT4" ShapeID="_x0000_i1430" DrawAspect="Content" ObjectID="_1685730026" r:id="rId772"/>
        </w:object>
      </w:r>
    </w:p>
    <w:p w14:paraId="4FA3A161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90F86">
        <w:rPr>
          <w:rFonts w:ascii="Chu Van An" w:hAnsi="Chu Van An" w:cs="Chu Van An"/>
          <w:sz w:val="24"/>
          <w:szCs w:val="24"/>
        </w:rPr>
        <w:t>Do đó chọn</w:t>
      </w:r>
      <w:r w:rsidRPr="00290F86">
        <w:rPr>
          <w:rFonts w:ascii="Chu Van An" w:hAnsi="Chu Van An" w:cs="Chu Van An"/>
          <w:sz w:val="24"/>
          <w:szCs w:val="24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</w:rPr>
        <w:t>A.</w:t>
      </w:r>
    </w:p>
    <w:p w14:paraId="5372D716" w14:textId="77777777" w:rsidR="00E12DBA" w:rsidRPr="00290F86" w:rsidRDefault="00E12DBA" w:rsidP="00D62C9A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90F86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 </w:t>
      </w:r>
      <w:r w:rsidRPr="00290F86">
        <w:rPr>
          <w:rFonts w:ascii="Chu Van An" w:hAnsi="Chu Van An" w:cs="Chu Van An"/>
          <w:sz w:val="24"/>
          <w:szCs w:val="24"/>
          <w:lang w:val="vi-VN"/>
        </w:rPr>
        <w:t xml:space="preserve">Nghiệm của phương trình lượng giác: </w:t>
      </w:r>
      <w:r w:rsidRPr="00290F86">
        <w:rPr>
          <w:rFonts w:ascii="Chu Van An" w:hAnsi="Chu Van An" w:cs="Chu Van An"/>
          <w:noProof/>
          <w:position w:val="-6"/>
          <w:sz w:val="24"/>
          <w:szCs w:val="24"/>
        </w:rPr>
        <w:object w:dxaOrig="2205" w:dyaOrig="315" w14:anchorId="08DBBEAF">
          <v:shape id="_x0000_i1431" type="#_x0000_t75" style="width:110.25pt;height:15.75pt;mso-width-percent:0;mso-height-percent:0;mso-width-percent:0;mso-height-percent:0" o:ole="">
            <v:imagedata r:id="rId773" o:title=""/>
          </v:shape>
          <o:OLEObject Type="Embed" ProgID="Equation.DSMT4" ShapeID="_x0000_i1431" DrawAspect="Content" ObjectID="_1685730027" r:id="rId774"/>
        </w:object>
      </w:r>
      <w:r w:rsidRPr="00290F86">
        <w:rPr>
          <w:rFonts w:ascii="Chu Van An" w:hAnsi="Chu Van An" w:cs="Chu Van An"/>
          <w:sz w:val="24"/>
          <w:szCs w:val="24"/>
          <w:lang w:val="vi-VN"/>
        </w:rPr>
        <w:t xml:space="preserve"> thỏa mãn điều kiện </w:t>
      </w:r>
      <w:r w:rsidRPr="00290F86">
        <w:rPr>
          <w:rFonts w:ascii="Chu Van An" w:hAnsi="Chu Van An" w:cs="Chu Van An"/>
          <w:noProof/>
          <w:position w:val="-24"/>
          <w:sz w:val="24"/>
          <w:szCs w:val="24"/>
        </w:rPr>
        <w:object w:dxaOrig="975" w:dyaOrig="615" w14:anchorId="712EED6D">
          <v:shape id="_x0000_i1432" type="#_x0000_t75" style="width:48.75pt;height:30.75pt;mso-width-percent:0;mso-height-percent:0;mso-width-percent:0;mso-height-percent:0" o:ole="">
            <v:imagedata r:id="rId775" o:title=""/>
          </v:shape>
          <o:OLEObject Type="Embed" ProgID="Equation.DSMT4" ShapeID="_x0000_i1432" DrawAspect="Content" ObjectID="_1685730028" r:id="rId776"/>
        </w:object>
      </w:r>
      <w:r w:rsidRPr="00290F86">
        <w:rPr>
          <w:rFonts w:ascii="Chu Van An" w:hAnsi="Chu Van An" w:cs="Chu Van An"/>
          <w:sz w:val="24"/>
          <w:szCs w:val="24"/>
          <w:lang w:val="vi-VN"/>
        </w:rPr>
        <w:t xml:space="preserve"> là:</w:t>
      </w:r>
    </w:p>
    <w:p w14:paraId="77B24074" w14:textId="77777777" w:rsidR="00E12DBA" w:rsidRPr="00290F86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90F86">
        <w:rPr>
          <w:rFonts w:ascii="Chu Van An" w:hAnsi="Chu Van An" w:cs="Chu Van An"/>
          <w:noProof/>
          <w:position w:val="-24"/>
          <w:sz w:val="24"/>
          <w:szCs w:val="24"/>
        </w:rPr>
        <w:object w:dxaOrig="615" w:dyaOrig="615" w14:anchorId="30577518">
          <v:shape id="_x0000_i1433" type="#_x0000_t75" style="width:30.75pt;height:30.75pt;mso-width-percent:0;mso-height-percent:0;mso-width-percent:0;mso-height-percent:0" o:ole="">
            <v:imagedata r:id="rId777" o:title=""/>
          </v:shape>
          <o:OLEObject Type="Embed" ProgID="Equation.DSMT4" ShapeID="_x0000_i1433" DrawAspect="Content" ObjectID="_1685730029" r:id="rId778"/>
        </w:object>
      </w:r>
      <w:r w:rsidRPr="00290F8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90F86">
        <w:rPr>
          <w:rFonts w:ascii="Chu Van An" w:hAnsi="Chu Van An" w:cs="Chu Van An"/>
          <w:noProof/>
          <w:position w:val="-24"/>
          <w:sz w:val="24"/>
          <w:szCs w:val="24"/>
        </w:rPr>
        <w:object w:dxaOrig="615" w:dyaOrig="615" w14:anchorId="2633F55C">
          <v:shape id="_x0000_i1434" type="#_x0000_t75" style="width:30.75pt;height:30.75pt;mso-width-percent:0;mso-height-percent:0;mso-width-percent:0;mso-height-percent:0" o:ole="">
            <v:imagedata r:id="rId779" o:title=""/>
          </v:shape>
          <o:OLEObject Type="Embed" ProgID="Equation.DSMT4" ShapeID="_x0000_i1434" DrawAspect="Content" ObjectID="_1685730030" r:id="rId780"/>
        </w:object>
      </w:r>
      <w:r w:rsidRPr="00290F8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90F86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290F86">
        <w:rPr>
          <w:rFonts w:ascii="Chu Van An" w:hAnsi="Chu Van An" w:cs="Chu Van An"/>
          <w:noProof/>
          <w:position w:val="-24"/>
          <w:sz w:val="24"/>
          <w:szCs w:val="24"/>
        </w:rPr>
        <w:object w:dxaOrig="720" w:dyaOrig="615" w14:anchorId="32588385">
          <v:shape id="_x0000_i1435" type="#_x0000_t75" style="width:36pt;height:30.75pt;mso-width-percent:0;mso-height-percent:0;mso-width-percent:0;mso-height-percent:0" o:ole="">
            <v:imagedata r:id="rId781" o:title=""/>
          </v:shape>
          <o:OLEObject Type="Embed" ProgID="Equation.DSMT4" ShapeID="_x0000_i1435" DrawAspect="Content" ObjectID="_1685730031" r:id="rId782"/>
        </w:object>
      </w:r>
      <w:r w:rsidRPr="00290F8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90F86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290F8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90F86">
        <w:rPr>
          <w:rFonts w:ascii="Chu Van An" w:hAnsi="Chu Van An" w:cs="Chu Van An"/>
          <w:noProof/>
          <w:position w:val="-24"/>
          <w:sz w:val="24"/>
          <w:szCs w:val="24"/>
        </w:rPr>
        <w:object w:dxaOrig="615" w:dyaOrig="615" w14:anchorId="08BA4888">
          <v:shape id="_x0000_i1436" type="#_x0000_t75" style="width:30.75pt;height:30.75pt;mso-width-percent:0;mso-height-percent:0;mso-width-percent:0;mso-height-percent:0" o:ole="">
            <v:imagedata r:id="rId783" o:title=""/>
          </v:shape>
          <o:OLEObject Type="Embed" ProgID="Equation.DSMT4" ShapeID="_x0000_i1436" DrawAspect="Content" ObjectID="_1685730032" r:id="rId784"/>
        </w:object>
      </w:r>
      <w:r w:rsidRPr="00290F8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C5F9DB3" w14:textId="77777777" w:rsidR="00E12DBA" w:rsidRPr="00290F86" w:rsidRDefault="00E12DBA" w:rsidP="00E12DBA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90F86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>Lời giải</w:t>
      </w:r>
    </w:p>
    <w:p w14:paraId="4B31A3BC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</w:p>
    <w:p w14:paraId="4A63369E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90F86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290F86">
        <w:rPr>
          <w:rFonts w:ascii="Chu Van An" w:hAnsi="Chu Van An" w:cs="Chu Van An"/>
          <w:noProof/>
          <w:position w:val="-92"/>
          <w:sz w:val="24"/>
          <w:szCs w:val="24"/>
        </w:rPr>
        <w:object w:dxaOrig="6120" w:dyaOrig="1965" w14:anchorId="6D7D3A42">
          <v:shape id="_x0000_i1437" type="#_x0000_t75" style="width:306pt;height:98.25pt;mso-width-percent:0;mso-height-percent:0;mso-width-percent:0;mso-height-percent:0" o:ole="">
            <v:imagedata r:id="rId785" o:title=""/>
          </v:shape>
          <o:OLEObject Type="Embed" ProgID="Equation.DSMT4" ShapeID="_x0000_i1437" DrawAspect="Content" ObjectID="_1685730033" r:id="rId786"/>
        </w:object>
      </w:r>
      <w:r w:rsidRPr="00290F86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3324A3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90F86">
        <w:rPr>
          <w:rFonts w:ascii="Chu Van An" w:hAnsi="Chu Van An" w:cs="Chu Van An"/>
          <w:sz w:val="24"/>
          <w:szCs w:val="24"/>
          <w:lang w:val="vi-VN"/>
        </w:rPr>
        <w:t xml:space="preserve">- Với </w:t>
      </w:r>
      <w:r w:rsidRPr="00290F86">
        <w:rPr>
          <w:rFonts w:ascii="Chu Van An" w:hAnsi="Chu Van An" w:cs="Chu Van An"/>
          <w:noProof/>
          <w:position w:val="-24"/>
          <w:sz w:val="24"/>
          <w:szCs w:val="24"/>
        </w:rPr>
        <w:object w:dxaOrig="1860" w:dyaOrig="615" w14:anchorId="7830E04C">
          <v:shape id="_x0000_i1438" type="#_x0000_t75" style="width:93pt;height:30.75pt;mso-width-percent:0;mso-height-percent:0;mso-width-percent:0;mso-height-percent:0" o:ole="">
            <v:imagedata r:id="rId787" o:title=""/>
          </v:shape>
          <o:OLEObject Type="Embed" ProgID="Equation.DSMT4" ShapeID="_x0000_i1438" DrawAspect="Content" ObjectID="_1685730034" r:id="rId788"/>
        </w:object>
      </w:r>
      <w:r w:rsidRPr="00290F86">
        <w:rPr>
          <w:rFonts w:ascii="Chu Van An" w:hAnsi="Chu Van An" w:cs="Chu Van An"/>
          <w:sz w:val="24"/>
          <w:szCs w:val="24"/>
          <w:lang w:val="vi-VN"/>
        </w:rPr>
        <w:t xml:space="preserve"> không tồn tại </w:t>
      </w:r>
      <w:r w:rsidRPr="00290F86">
        <w:rPr>
          <w:rFonts w:ascii="Chu Van An" w:hAnsi="Chu Van An" w:cs="Chu Van An"/>
          <w:noProof/>
          <w:position w:val="-28"/>
          <w:sz w:val="24"/>
          <w:szCs w:val="24"/>
        </w:rPr>
        <w:object w:dxaOrig="1035" w:dyaOrig="690" w14:anchorId="0619BA3A">
          <v:shape id="_x0000_i1439" type="#_x0000_t75" style="width:51.75pt;height:34.5pt;mso-width-percent:0;mso-height-percent:0;mso-width-percent:0;mso-height-percent:0" o:ole="">
            <v:imagedata r:id="rId789" o:title=""/>
          </v:shape>
          <o:OLEObject Type="Embed" ProgID="Equation.DSMT4" ShapeID="_x0000_i1439" DrawAspect="Content" ObjectID="_1685730035" r:id="rId790"/>
        </w:object>
      </w:r>
      <w:r w:rsidRPr="00290F86">
        <w:rPr>
          <w:rFonts w:ascii="Chu Van An" w:hAnsi="Chu Van An" w:cs="Chu Van An"/>
          <w:sz w:val="24"/>
          <w:szCs w:val="24"/>
          <w:lang w:val="vi-VN"/>
        </w:rPr>
        <w:t>.</w:t>
      </w:r>
    </w:p>
    <w:p w14:paraId="541167DE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90F86">
        <w:rPr>
          <w:rFonts w:ascii="Chu Van An" w:hAnsi="Chu Van An" w:cs="Chu Van An"/>
          <w:sz w:val="24"/>
          <w:szCs w:val="24"/>
          <w:lang w:val="vi-VN"/>
        </w:rPr>
        <w:t xml:space="preserve">- Với </w:t>
      </w:r>
      <w:r w:rsidRPr="00290F86">
        <w:rPr>
          <w:rFonts w:ascii="Chu Van An" w:hAnsi="Chu Van An" w:cs="Chu Van An"/>
          <w:noProof/>
          <w:position w:val="-24"/>
          <w:sz w:val="24"/>
          <w:szCs w:val="24"/>
        </w:rPr>
        <w:object w:dxaOrig="1785" w:dyaOrig="615" w14:anchorId="2409E4DD">
          <v:shape id="_x0000_i1440" type="#_x0000_t75" style="width:89.25pt;height:30.75pt;mso-width-percent:0;mso-height-percent:0;mso-width-percent:0;mso-height-percent:0" o:ole="">
            <v:imagedata r:id="rId791" o:title=""/>
          </v:shape>
          <o:OLEObject Type="Embed" ProgID="Equation.DSMT4" ShapeID="_x0000_i1440" DrawAspect="Content" ObjectID="_1685730036" r:id="rId792"/>
        </w:object>
      </w:r>
      <w:r w:rsidRPr="00290F86">
        <w:rPr>
          <w:rFonts w:ascii="Chu Van An" w:hAnsi="Chu Van An" w:cs="Chu Van An"/>
          <w:sz w:val="24"/>
          <w:szCs w:val="24"/>
          <w:lang w:val="vi-VN"/>
        </w:rPr>
        <w:t xml:space="preserve"> ta có: </w:t>
      </w:r>
      <w:r w:rsidRPr="00290F86">
        <w:rPr>
          <w:rFonts w:ascii="Chu Van An" w:hAnsi="Chu Van An" w:cs="Chu Van An"/>
          <w:noProof/>
          <w:position w:val="-24"/>
          <w:sz w:val="24"/>
          <w:szCs w:val="24"/>
        </w:rPr>
        <w:object w:dxaOrig="5745" w:dyaOrig="615" w14:anchorId="2A9DC90E">
          <v:shape id="_x0000_i1441" type="#_x0000_t75" style="width:287.25pt;height:30.75pt;mso-width-percent:0;mso-height-percent:0;mso-width-percent:0;mso-height-percent:0" o:ole="">
            <v:imagedata r:id="rId793" o:title=""/>
          </v:shape>
          <o:OLEObject Type="Embed" ProgID="Equation.DSMT4" ShapeID="_x0000_i1441" DrawAspect="Content" ObjectID="_1685730037" r:id="rId794"/>
        </w:object>
      </w:r>
      <w:r w:rsidRPr="00290F86">
        <w:rPr>
          <w:rFonts w:ascii="Chu Van An" w:hAnsi="Chu Van An" w:cs="Chu Van An"/>
          <w:sz w:val="24"/>
          <w:szCs w:val="24"/>
          <w:lang w:val="vi-VN"/>
        </w:rPr>
        <w:t>.</w:t>
      </w:r>
    </w:p>
    <w:p w14:paraId="3ACA83A5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90F86">
        <w:rPr>
          <w:rFonts w:ascii="Chu Van An" w:hAnsi="Chu Van An" w:cs="Chu Van An"/>
          <w:sz w:val="24"/>
          <w:szCs w:val="24"/>
          <w:lang w:val="vi-VN"/>
        </w:rPr>
        <w:t xml:space="preserve">Do đó phương trình có nghiệm </w:t>
      </w:r>
      <w:r w:rsidRPr="00290F86">
        <w:rPr>
          <w:rFonts w:ascii="Chu Van An" w:hAnsi="Chu Van An" w:cs="Chu Van An"/>
          <w:noProof/>
          <w:position w:val="-28"/>
          <w:sz w:val="24"/>
          <w:szCs w:val="24"/>
        </w:rPr>
        <w:object w:dxaOrig="1485" w:dyaOrig="690" w14:anchorId="0236DE9A">
          <v:shape id="_x0000_i1442" type="#_x0000_t75" style="width:74.25pt;height:34.5pt;mso-width-percent:0;mso-height-percent:0;mso-width-percent:0;mso-height-percent:0" o:ole="">
            <v:imagedata r:id="rId795" o:title=""/>
          </v:shape>
          <o:OLEObject Type="Embed" ProgID="Equation.DSMT4" ShapeID="_x0000_i1442" DrawAspect="Content" ObjectID="_1685730038" r:id="rId796"/>
        </w:object>
      </w:r>
      <w:r w:rsidRPr="00290F86">
        <w:rPr>
          <w:rFonts w:ascii="Chu Van An" w:hAnsi="Chu Van An" w:cs="Chu Van An"/>
          <w:sz w:val="24"/>
          <w:szCs w:val="24"/>
          <w:lang w:val="vi-VN"/>
        </w:rPr>
        <w:t>.</w:t>
      </w:r>
    </w:p>
    <w:p w14:paraId="06291C2C" w14:textId="77777777" w:rsidR="00E12DBA" w:rsidRPr="00290F86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90F86">
        <w:rPr>
          <w:rFonts w:ascii="Chu Van An" w:hAnsi="Chu Van An" w:cs="Chu Van An"/>
          <w:sz w:val="24"/>
          <w:szCs w:val="24"/>
          <w:lang w:val="vi-VN"/>
        </w:rPr>
        <w:t xml:space="preserve">- Với </w:t>
      </w:r>
      <w:r w:rsidRPr="00290F86">
        <w:rPr>
          <w:rFonts w:ascii="Chu Van An" w:hAnsi="Chu Van An" w:cs="Chu Van An"/>
          <w:noProof/>
          <w:position w:val="-24"/>
          <w:sz w:val="24"/>
          <w:szCs w:val="24"/>
        </w:rPr>
        <w:object w:dxaOrig="1860" w:dyaOrig="615" w14:anchorId="0E067C7C">
          <v:shape id="_x0000_i1443" type="#_x0000_t75" style="width:93pt;height:30.75pt;mso-width-percent:0;mso-height-percent:0;mso-width-percent:0;mso-height-percent:0" o:ole="">
            <v:imagedata r:id="rId797" o:title=""/>
          </v:shape>
          <o:OLEObject Type="Embed" ProgID="Equation.DSMT4" ShapeID="_x0000_i1443" DrawAspect="Content" ObjectID="_1685730039" r:id="rId798"/>
        </w:object>
      </w:r>
      <w:r w:rsidRPr="00290F86">
        <w:rPr>
          <w:rFonts w:ascii="Chu Van An" w:hAnsi="Chu Van An" w:cs="Chu Van An"/>
          <w:sz w:val="24"/>
          <w:szCs w:val="24"/>
          <w:lang w:val="vi-VN"/>
        </w:rPr>
        <w:t xml:space="preserve"> không tồn tại </w:t>
      </w:r>
      <w:r w:rsidRPr="00290F86">
        <w:rPr>
          <w:rFonts w:ascii="Chu Van An" w:hAnsi="Chu Van An" w:cs="Chu Van An"/>
          <w:noProof/>
          <w:position w:val="-28"/>
          <w:sz w:val="24"/>
          <w:szCs w:val="24"/>
        </w:rPr>
        <w:object w:dxaOrig="1035" w:dyaOrig="690" w14:anchorId="29E25FEA">
          <v:shape id="_x0000_i1444" type="#_x0000_t75" style="width:51.75pt;height:34.5pt;mso-width-percent:0;mso-height-percent:0;mso-width-percent:0;mso-height-percent:0" o:ole="">
            <v:imagedata r:id="rId789" o:title=""/>
          </v:shape>
          <o:OLEObject Type="Embed" ProgID="Equation.DSMT4" ShapeID="_x0000_i1444" DrawAspect="Content" ObjectID="_1685730040" r:id="rId799"/>
        </w:object>
      </w:r>
      <w:r w:rsidRPr="00290F86">
        <w:rPr>
          <w:rFonts w:ascii="Chu Van An" w:hAnsi="Chu Van An" w:cs="Chu Van An"/>
          <w:sz w:val="24"/>
          <w:szCs w:val="24"/>
          <w:lang w:val="vi-VN"/>
        </w:rPr>
        <w:t>.</w:t>
      </w:r>
    </w:p>
    <w:p w14:paraId="35F171DF" w14:textId="020F46B8" w:rsidR="00EC5D1C" w:rsidRPr="00951817" w:rsidRDefault="0044659B" w:rsidP="00951817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951817">
        <w:rPr>
          <w:rFonts w:ascii="Chu Van An" w:hAnsi="Chu Van An" w:cs="Chu Van An"/>
          <w:b/>
          <w:bCs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1F18AE8D" wp14:editId="5B2AEB1D">
                <wp:extent cx="5641331" cy="571513"/>
                <wp:effectExtent l="0" t="19050" r="17145" b="0"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1331" cy="571513"/>
                          <a:chOff x="150812" y="0"/>
                          <a:chExt cx="5641667" cy="571513"/>
                        </a:xfrm>
                      </wpg:grpSpPr>
                      <wpg:grpSp>
                        <wpg:cNvPr id="78" name="Group 78"/>
                        <wpg:cNvGrpSpPr/>
                        <wpg:grpSpPr>
                          <a:xfrm>
                            <a:off x="150812" y="0"/>
                            <a:ext cx="5641667" cy="485775"/>
                            <a:chOff x="150812" y="0"/>
                            <a:chExt cx="5641667" cy="485775"/>
                          </a:xfrm>
                        </wpg:grpSpPr>
                        <wpg:grpSp>
                          <wpg:cNvPr id="79" name="Group 79"/>
                          <wpg:cNvGrpSpPr/>
                          <wpg:grpSpPr>
                            <a:xfrm>
                              <a:off x="184141" y="0"/>
                              <a:ext cx="5608338" cy="485775"/>
                              <a:chOff x="184141" y="0"/>
                              <a:chExt cx="5608338" cy="485775"/>
                            </a:xfrm>
                          </wpg:grpSpPr>
                          <wps:wsp>
                            <wps:cNvPr id="80" name="Rectangle: Single Corner Snipped 80"/>
                            <wps:cNvSpPr/>
                            <wps:spPr>
                              <a:xfrm>
                                <a:off x="184141" y="38090"/>
                                <a:ext cx="5608338" cy="447554"/>
                              </a:xfrm>
                              <a:prstGeom prst="snip1Rect">
                                <a:avLst>
                                  <a:gd name="adj" fmla="val 50000"/>
                                </a:avLst>
                              </a:prstGeom>
                              <a:pattFill prst="pct30">
                                <a:fgClr>
                                  <a:schemeClr val="accent4">
                                    <a:lumMod val="20000"/>
                                    <a:lumOff val="80000"/>
                                  </a:schemeClr>
                                </a:fgClr>
                                <a:bgClr>
                                  <a:srgbClr val="FFFFF7"/>
                                </a:bgClr>
                              </a:patt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g:grpSp>
                            <wpg:cNvPr id="81" name="Group 81"/>
                            <wpg:cNvGrpSpPr/>
                            <wpg:grpSpPr>
                              <a:xfrm>
                                <a:off x="1502180" y="0"/>
                                <a:ext cx="4160843" cy="485775"/>
                                <a:chOff x="1502180" y="0"/>
                                <a:chExt cx="4160843" cy="485775"/>
                              </a:xfrm>
                            </wpg:grpSpPr>
                            <wpg:grpSp>
                              <wpg:cNvPr id="82" name="Group 82"/>
                              <wpg:cNvGrpSpPr/>
                              <wpg:grpSpPr>
                                <a:xfrm>
                                  <a:off x="1611714" y="104387"/>
                                  <a:ext cx="4051309" cy="369570"/>
                                  <a:chOff x="1611714" y="104387"/>
                                  <a:chExt cx="4051309" cy="369570"/>
                                </a:xfrm>
                              </wpg:grpSpPr>
                              <wps:wsp>
                                <wps:cNvPr id="83" name="Arrow: Chevron 83"/>
                                <wps:cNvSpPr/>
                                <wps:spPr>
                                  <a:xfrm>
                                    <a:off x="1761664" y="105137"/>
                                    <a:ext cx="3901359" cy="323488"/>
                                  </a:xfrm>
                                  <a:prstGeom prst="chevron">
                                    <a:avLst>
                                      <a:gd name="adj" fmla="val 21429"/>
                                    </a:avLst>
                                  </a:prstGeom>
                                  <a:gradFill flip="none" rotWithShape="1">
                                    <a:gsLst>
                                      <a:gs pos="0">
                                        <a:srgbClr val="FFFFF7"/>
                                      </a:gs>
                                      <a:gs pos="97000">
                                        <a:srgbClr val="FFFFFF"/>
                                      </a:gs>
                                      <a:gs pos="100000">
                                        <a:schemeClr val="accent5">
                                          <a:lumMod val="100000"/>
                                        </a:schemeClr>
                                      </a:gs>
                                    </a:gsLst>
                                    <a:path path="circle">
                                      <a:fillToRect r="100000" b="100000"/>
                                    </a:path>
                                    <a:tileRect l="-100000" t="-100000"/>
                                  </a:gradFill>
                                  <a:ln>
                                    <a:solidFill>
                                      <a:srgbClr val="C793FB"/>
                                    </a:solidFill>
                                  </a:ln>
                                  <a:effectLst>
                                    <a:outerShdw blurRad="57785" dist="33020" dir="3180000" algn="ctr">
                                      <a:srgbClr val="000000">
                                        <a:alpha val="30000"/>
                                      </a:srgbClr>
                                    </a:outerShdw>
                                  </a:effectLst>
                                  <a:scene3d>
                                    <a:camera prst="orthographicFront">
                                      <a:rot lat="0" lon="0" rev="0"/>
                                    </a:camera>
                                    <a:lightRig rig="brightRoom" dir="t">
                                      <a:rot lat="0" lon="0" rev="600000"/>
                                    </a:lightRig>
                                  </a:scene3d>
                                  <a:sp3d prstMaterial="metal">
                                    <a:bevelT w="38100" h="57150" prst="angle"/>
                                  </a:sp3d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5CA012D0" w14:textId="58C2F3C7" w:rsidR="005975C8" w:rsidRPr="00860D7E" w:rsidRDefault="005975C8" w:rsidP="005975C8">
                                      <w:pPr>
                                        <w:spacing w:line="256" w:lineRule="auto"/>
                                        <w:jc w:val="center"/>
                                        <w:rPr>
                                          <w:rFonts w:ascii="Chu Van An" w:eastAsia="Times New Roman" w:hAnsi="Chu Van An"/>
                                          <w:b/>
                                          <w:bCs/>
                                          <w:color w:val="0000CC"/>
                                          <w:kern w:val="24"/>
                                        </w:rPr>
                                      </w:pPr>
                                      <w:r w:rsidRPr="00E54F04">
                                        <w:rPr>
                                          <w:rFonts w:ascii="Chu Van An" w:hAnsi="Chu Van An" w:cs="Chu Van An"/>
                                          <w:b/>
                                          <w:color w:val="0000CC"/>
                                        </w:rPr>
                                        <w:t>Phương trình a.sinx+b.cosx=c</w:t>
                                      </w:r>
                                    </w:p>
                                  </w:txbxContent>
                                </wps:txbx>
                                <wps:bodyPr rtlCol="0" anchor="ctr"/>
                              </wps:wsp>
                              <wpg:grpSp>
                                <wpg:cNvPr id="84" name="Group 84"/>
                                <wpg:cNvGrpSpPr/>
                                <wpg:grpSpPr>
                                  <a:xfrm>
                                    <a:off x="1611714" y="104387"/>
                                    <a:ext cx="342900" cy="369570"/>
                                    <a:chOff x="1611714" y="104387"/>
                                    <a:chExt cx="342900" cy="369570"/>
                                  </a:xfrm>
                                </wpg:grpSpPr>
                                <wps:wsp>
                                  <wps:cNvPr id="85" name="Freeform: Shape 85"/>
                                  <wps:cNvSpPr/>
                                  <wps:spPr>
                                    <a:xfrm>
                                      <a:off x="1642673" y="104387"/>
                                      <a:ext cx="228599" cy="276226"/>
                                    </a:xfrm>
                                    <a:custGeom>
                                      <a:avLst/>
                                      <a:gdLst>
                                        <a:gd name="connsiteX0" fmla="*/ 413068 w 826136"/>
                                        <a:gd name="connsiteY0" fmla="*/ 0 h 866775"/>
                                        <a:gd name="connsiteX1" fmla="*/ 640742 w 826136"/>
                                        <a:gd name="connsiteY1" fmla="*/ 238874 h 866775"/>
                                        <a:gd name="connsiteX2" fmla="*/ 644018 w 826136"/>
                                        <a:gd name="connsiteY2" fmla="*/ 239879 h 866775"/>
                                        <a:gd name="connsiteX3" fmla="*/ 826136 w 826136"/>
                                        <a:gd name="connsiteY3" fmla="*/ 433387 h 866775"/>
                                        <a:gd name="connsiteX4" fmla="*/ 644018 w 826136"/>
                                        <a:gd name="connsiteY4" fmla="*/ 626896 h 866775"/>
                                        <a:gd name="connsiteX5" fmla="*/ 640744 w 826136"/>
                                        <a:gd name="connsiteY5" fmla="*/ 627900 h 866775"/>
                                        <a:gd name="connsiteX6" fmla="*/ 413068 w 826136"/>
                                        <a:gd name="connsiteY6" fmla="*/ 866775 h 866775"/>
                                        <a:gd name="connsiteX7" fmla="*/ 185392 w 826136"/>
                                        <a:gd name="connsiteY7" fmla="*/ 627899 h 866775"/>
                                        <a:gd name="connsiteX8" fmla="*/ 182118 w 826136"/>
                                        <a:gd name="connsiteY8" fmla="*/ 626896 h 866775"/>
                                        <a:gd name="connsiteX9" fmla="*/ 8392 w 826136"/>
                                        <a:gd name="connsiteY9" fmla="*/ 480418 h 866775"/>
                                        <a:gd name="connsiteX10" fmla="*/ 0 w 826136"/>
                                        <a:gd name="connsiteY10" fmla="*/ 433388 h 866775"/>
                                        <a:gd name="connsiteX11" fmla="*/ 0 w 826136"/>
                                        <a:gd name="connsiteY11" fmla="*/ 433388 h 866775"/>
                                        <a:gd name="connsiteX12" fmla="*/ 0 w 826136"/>
                                        <a:gd name="connsiteY12" fmla="*/ 433388 h 866775"/>
                                        <a:gd name="connsiteX13" fmla="*/ 0 w 826136"/>
                                        <a:gd name="connsiteY13" fmla="*/ 433387 h 866775"/>
                                        <a:gd name="connsiteX14" fmla="*/ 182118 w 826136"/>
                                        <a:gd name="connsiteY14" fmla="*/ 239879 h 866775"/>
                                        <a:gd name="connsiteX15" fmla="*/ 185394 w 826136"/>
                                        <a:gd name="connsiteY15" fmla="*/ 238874 h 866775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  <a:cxn ang="0">
                                          <a:pos x="connsiteX9" y="connsiteY9"/>
                                        </a:cxn>
                                        <a:cxn ang="0">
                                          <a:pos x="connsiteX10" y="connsiteY10"/>
                                        </a:cxn>
                                        <a:cxn ang="0">
                                          <a:pos x="connsiteX11" y="connsiteY11"/>
                                        </a:cxn>
                                        <a:cxn ang="0">
                                          <a:pos x="connsiteX12" y="connsiteY12"/>
                                        </a:cxn>
                                        <a:cxn ang="0">
                                          <a:pos x="connsiteX13" y="connsiteY13"/>
                                        </a:cxn>
                                        <a:cxn ang="0">
                                          <a:pos x="connsiteX14" y="connsiteY14"/>
                                        </a:cxn>
                                        <a:cxn ang="0">
                                          <a:pos x="connsiteX15" y="connsiteY15"/>
                                        </a:cxn>
                                      </a:cxnLst>
                                      <a:rect l="l" t="t" r="r" b="b"/>
                                      <a:pathLst>
                                        <a:path w="826136" h="866775">
                                          <a:moveTo>
                                            <a:pt x="413068" y="0"/>
                                          </a:moveTo>
                                          <a:lnTo>
                                            <a:pt x="640742" y="238874"/>
                                          </a:lnTo>
                                          <a:lnTo>
                                            <a:pt x="644018" y="239879"/>
                                          </a:lnTo>
                                          <a:cubicBezTo>
                                            <a:pt x="753895" y="281816"/>
                                            <a:pt x="826136" y="352835"/>
                                            <a:pt x="826136" y="433387"/>
                                          </a:cubicBezTo>
                                          <a:cubicBezTo>
                                            <a:pt x="826136" y="513939"/>
                                            <a:pt x="753895" y="584959"/>
                                            <a:pt x="644018" y="626896"/>
                                          </a:cubicBezTo>
                                          <a:lnTo>
                                            <a:pt x="640744" y="627900"/>
                                          </a:lnTo>
                                          <a:lnTo>
                                            <a:pt x="413068" y="866775"/>
                                          </a:lnTo>
                                          <a:lnTo>
                                            <a:pt x="185392" y="627899"/>
                                          </a:lnTo>
                                          <a:lnTo>
                                            <a:pt x="182118" y="626896"/>
                                          </a:lnTo>
                                          <a:cubicBezTo>
                                            <a:pt x="94217" y="593346"/>
                                            <a:pt x="30402" y="541184"/>
                                            <a:pt x="8392" y="480418"/>
                                          </a:cubicBezTo>
                                          <a:lnTo>
                                            <a:pt x="0" y="433388"/>
                                          </a:lnTo>
                                          <a:lnTo>
                                            <a:pt x="0" y="433388"/>
                                          </a:lnTo>
                                          <a:lnTo>
                                            <a:pt x="0" y="433388"/>
                                          </a:lnTo>
                                          <a:lnTo>
                                            <a:pt x="0" y="433387"/>
                                          </a:lnTo>
                                          <a:cubicBezTo>
                                            <a:pt x="0" y="352835"/>
                                            <a:pt x="72241" y="281816"/>
                                            <a:pt x="182118" y="239879"/>
                                          </a:cubicBezTo>
                                          <a:lnTo>
                                            <a:pt x="185394" y="238874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E5"/>
                                        </a:gs>
                                        <a:gs pos="47000">
                                          <a:srgbClr val="FFFFB3"/>
                                        </a:gs>
                                        <a:gs pos="55000">
                                          <a:srgbClr val="0000CC"/>
                                        </a:gs>
                                      </a:gsLst>
                                      <a:path path="circle">
                                        <a:fillToRect l="50000" t="50000" r="50000" b="5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86" name="TextBox 36"/>
                                  <wps:cNvSpPr txBox="1"/>
                                  <wps:spPr>
                                    <a:xfrm>
                                      <a:off x="1611714" y="104387"/>
                                      <a:ext cx="342900" cy="3695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txbx>
                                    <w:txbxContent>
                                      <w:p w14:paraId="58882BD0" w14:textId="77777777" w:rsidR="005975C8" w:rsidRDefault="005975C8" w:rsidP="00EC5D1C">
                                        <w:pPr>
                                          <w:spacing w:line="256" w:lineRule="auto"/>
                                          <w:rPr>
                                            <w:rFonts w:ascii="Cambria Math" w:eastAsia="Cambria Math" w:hAnsi="Cambria Math"/>
                                            <w:color w:val="C0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ambria Math" w:eastAsia="Cambria Math" w:hAnsi="Cambria Math"/>
                                            <w:color w:val="C00000"/>
                                            <w:kern w:val="24"/>
                                          </w:rPr>
                                          <w:t>▣</w:t>
                                        </w:r>
                                      </w:p>
                                    </w:txbxContent>
                                  </wps:txbx>
                                  <wps:bodyPr wrap="square" rtlCol="0">
                                    <a:spAutoFit/>
                                  </wps:bodyPr>
                                </wps:wsp>
                              </wpg:grpSp>
                            </wpg:grp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219072" cy="485775"/>
                                  <a:chOff x="1502180" y="0"/>
                                  <a:chExt cx="219072" cy="485775"/>
                                </a:xfrm>
                              </wpg:grpSpPr>
                              <wps:wsp>
                                <wps:cNvPr id="107" name="Freeform: Shape 107"/>
                                <wps:cNvSpPr/>
                                <wps:spPr>
                                  <a:xfrm rot="10800000">
                                    <a:off x="1602190" y="43248"/>
                                    <a:ext cx="119062" cy="433001"/>
                                  </a:xfrm>
                                  <a:custGeom>
                                    <a:avLst/>
                                    <a:gdLst>
                                      <a:gd name="connsiteX0" fmla="*/ 352426 w 352426"/>
                                      <a:gd name="connsiteY0" fmla="*/ 590550 h 590550"/>
                                      <a:gd name="connsiteX1" fmla="*/ 152402 w 352426"/>
                                      <a:gd name="connsiteY1" fmla="*/ 590550 h 590550"/>
                                      <a:gd name="connsiteX2" fmla="*/ 112766 w 352426"/>
                                      <a:gd name="connsiteY2" fmla="*/ 488158 h 590550"/>
                                      <a:gd name="connsiteX3" fmla="*/ 52398 w 352426"/>
                                      <a:gd name="connsiteY3" fmla="*/ 488158 h 590550"/>
                                      <a:gd name="connsiteX4" fmla="*/ 0 w 352426"/>
                                      <a:gd name="connsiteY4" fmla="*/ 295276 h 590550"/>
                                      <a:gd name="connsiteX5" fmla="*/ 52398 w 352426"/>
                                      <a:gd name="connsiteY5" fmla="*/ 102393 h 590550"/>
                                      <a:gd name="connsiteX6" fmla="*/ 112765 w 352426"/>
                                      <a:gd name="connsiteY6" fmla="*/ 102393 h 590550"/>
                                      <a:gd name="connsiteX7" fmla="*/ 152402 w 352426"/>
                                      <a:gd name="connsiteY7" fmla="*/ 0 h 590550"/>
                                      <a:gd name="connsiteX8" fmla="*/ 352426 w 352426"/>
                                      <a:gd name="connsiteY8" fmla="*/ 0 h 59055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  <a:cxn ang="0">
                                        <a:pos x="connsiteX8" y="connsiteY8"/>
                                      </a:cxn>
                                    </a:cxnLst>
                                    <a:rect l="l" t="t" r="r" b="b"/>
                                    <a:pathLst>
                                      <a:path w="352426" h="590550">
                                        <a:moveTo>
                                          <a:pt x="352426" y="590550"/>
                                        </a:moveTo>
                                        <a:lnTo>
                                          <a:pt x="152402" y="590550"/>
                                        </a:lnTo>
                                        <a:lnTo>
                                          <a:pt x="112766" y="488158"/>
                                        </a:lnTo>
                                        <a:lnTo>
                                          <a:pt x="52398" y="488158"/>
                                        </a:lnTo>
                                        <a:cubicBezTo>
                                          <a:pt x="23449" y="488158"/>
                                          <a:pt x="0" y="401785"/>
                                          <a:pt x="0" y="295276"/>
                                        </a:cubicBezTo>
                                        <a:cubicBezTo>
                                          <a:pt x="0" y="188766"/>
                                          <a:pt x="23449" y="102393"/>
                                          <a:pt x="52398" y="102393"/>
                                        </a:cubicBezTo>
                                        <a:lnTo>
                                          <a:pt x="112765" y="102393"/>
                                        </a:lnTo>
                                        <a:lnTo>
                                          <a:pt x="152402" y="0"/>
                                        </a:lnTo>
                                        <a:lnTo>
                                          <a:pt x="352426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73000">
                                        <a:srgbClr val="FFFFFF"/>
                                      </a:gs>
                                      <a:gs pos="100000">
                                        <a:srgbClr val="0000CC"/>
                                      </a:gs>
                                      <a:gs pos="0">
                                        <a:srgbClr val="C793FB"/>
                                      </a:gs>
                                    </a:gsLst>
                                    <a:path path="circle">
                                      <a:fillToRect t="100000" r="100000"/>
                                    </a:path>
                                  </a:gra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s:wsp>
                                <wps:cNvPr id="108" name="Flowchart: Terminator 108"/>
                                <wps:cNvSpPr/>
                                <wps:spPr>
                                  <a:xfrm flipH="1">
                                    <a:off x="1502180" y="0"/>
                                    <a:ext cx="109534" cy="485775"/>
                                  </a:xfrm>
                                  <a:prstGeom prst="flowChartTerminator">
                                    <a:avLst/>
                                  </a:pr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77000">
                                        <a:srgbClr val="FFFFFF"/>
                                      </a:gs>
                                      <a:gs pos="100000">
                                        <a:srgbClr val="0000CC"/>
                                      </a:gs>
                                      <a:gs pos="0">
                                        <a:srgbClr val="FFFF00"/>
                                      </a:gs>
                                    </a:gsLst>
                                    <a:path path="circle">
                                      <a:fillToRect t="100000" r="100000"/>
                                    </a:path>
                                  </a:gra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</wpg:grpSp>
                        </wpg:grpSp>
                        <wps:wsp>
                          <wps:cNvPr id="109" name="Flowchart: Direct Access Storage 109"/>
                          <wps:cNvSpPr/>
                          <wps:spPr>
                            <a:xfrm>
                              <a:off x="150812" y="2668"/>
                              <a:ext cx="109534" cy="483107"/>
                            </a:xfrm>
                            <a:prstGeom prst="flowChartMagneticDrum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FFFFF7"/>
                                </a:gs>
                                <a:gs pos="52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0">
                                  <a:srgbClr val="0000CC"/>
                                </a:gs>
                              </a:gsLst>
                              <a:path path="circle">
                                <a:fillToRect t="100000" r="100000"/>
                              </a:path>
                              <a:tileRect l="-100000" b="-100000"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10" name="Group 110"/>
                        <wpg:cNvGrpSpPr/>
                        <wpg:grpSpPr>
                          <a:xfrm>
                            <a:off x="327030" y="38100"/>
                            <a:ext cx="1473576" cy="533413"/>
                            <a:chOff x="327030" y="38100"/>
                            <a:chExt cx="1473576" cy="533413"/>
                          </a:xfrm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</wpg:grpSpPr>
                        <wps:wsp>
                          <wps:cNvPr id="111" name="Flowchart: Preparation 111"/>
                          <wps:cNvSpPr/>
                          <wps:spPr>
                            <a:xfrm>
                              <a:off x="327030" y="38100"/>
                              <a:ext cx="1173959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29000">
                                  <a:srgbClr val="FFFFFF"/>
                                </a:gs>
                                <a:gs pos="50000">
                                  <a:srgbClr val="FFFFB3"/>
                                </a:gs>
                                <a:gs pos="85000">
                                  <a:srgbClr val="C793FB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2" name="TextBox 42"/>
                          <wps:cNvSpPr txBox="1"/>
                          <wps:spPr>
                            <a:xfrm>
                              <a:off x="392727" y="43193"/>
                              <a:ext cx="1407879" cy="5283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23278D97" w14:textId="77741ECD" w:rsidR="005975C8" w:rsidRDefault="005975C8" w:rsidP="00EC5D1C">
                                <w:pPr>
                                  <w:spacing w:line="256" w:lineRule="auto"/>
                                  <w:rPr>
                                    <w:rFonts w:ascii="VNI 15 Chops" w:eastAsia="Times New Roman" w:hAnsi="VNI 15 Chops"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VNI 15 Chops" w:eastAsia="Times New Roman" w:hAnsi="VNI 15 Chops"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 xml:space="preserve"> Daïng </w:t>
                                </w:r>
                                <w:r>
                                  <w:rPr>
                                    <w:rFonts w:ascii="Cambria Math" w:eastAsia="Times New Roman" w:hAnsi="Cambria Math"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F18AE8D" id="Group 77" o:spid="_x0000_s1123" style="width:444.2pt;height:45pt;mso-position-horizontal-relative:char;mso-position-vertical-relative:line" coordorigin="1508" coordsize="56416,5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">
                <v:group id="Group 78" o:spid="_x0000_s1124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group id="Group 79" o:spid="_x0000_s1125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<v:shape id="Rectangle: Single Corner Snipped 80" o:spid="_x0000_s1126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" path="m,l5384561,r223777,223777l5608338,447554,,447554,,xe" fillcolor="#efddf6 [663]" stroked="f" strokeweight="1.25pt">
                      <v:fill r:id="rId258" o:title="" color2="#fffff7" type="pattern"/>
                      <v:path arrowok="t" o:connecttype="custom" o:connectlocs="0,0;5384561,0;5608338,223777;5608338,447554;0,447554;0,0" o:connectangles="0,0,0,0,0,0"/>
                    </v:shape>
                    <v:group id="Group 81" o:spid="_x0000_s1127" style="position:absolute;left:15021;width:41609;height:4857" coordorigin="15021" coordsize="416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<v:group id="Group 82" o:spid="_x0000_s1128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<v:shape id="Arrow: Chevron 83" o:spid="_x0000_s1129" type="#_x0000_t55" style="position:absolute;left:17616;top:1051;width:39014;height:3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" adj="21216" fillcolor="#fffff7" strokecolor="#c793fb" strokeweight="1.25pt">
                          <v:fill color2="#63a0cc [3208]" rotate="t" colors="0 #fffff7;63570f white;1 #63a0cc" focus="100%" type="gradientRadial"/>
                          <v:shadow on="t" color="black" opacity="19660f" offset=".552mm,.73253mm"/>
                          <v:textbox>
                            <w:txbxContent>
                              <w:p w14:paraId="5CA012D0" w14:textId="58C2F3C7" w:rsidR="005975C8" w:rsidRPr="00860D7E" w:rsidRDefault="005975C8" w:rsidP="005975C8">
                                <w:pPr>
                                  <w:spacing w:line="256" w:lineRule="auto"/>
                                  <w:jc w:val="center"/>
                                  <w:rPr>
                                    <w:rFonts w:ascii="Chu Van An" w:eastAsia="Times New Roman" w:hAnsi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E54F04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</w:rPr>
                                  <w:t>Phương trình a.sinx+b.cosx=c</w:t>
                                </w:r>
                              </w:p>
                            </w:txbxContent>
                          </v:textbox>
                        </v:shape>
                        <v:group id="Group 84" o:spid="_x0000_s113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<v:shape id="Freeform: Shape 85" o:spid="_x0000_s113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<v:fill color2="#00c" focusposition=".5,.5" focussize="" colors="0 #ffffe5;30802f #ffffb3;36045f #00c" focus="100%" type="gradientRadial"/>
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</v:shape>
                          <v:shape id="TextBox 36" o:spid="_x0000_s113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          <v:textbox style="mso-fit-shape-to-text:t">
                              <w:txbxContent>
                                <w:p w14:paraId="58882BD0" w14:textId="77777777" w:rsidR="005975C8" w:rsidRDefault="005975C8" w:rsidP="00EC5D1C">
                                  <w:pPr>
                                    <w:spacing w:line="256" w:lineRule="auto"/>
                                    <w:rPr>
                                      <w:rFonts w:ascii="Cambria Math" w:eastAsia="Cambria Math" w:hAnsi="Cambria Math"/>
                                      <w:color w:val="C0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ambria Math" w:eastAsia="Cambria Math" w:hAnsi="Cambria Math"/>
                                      <w:color w:val="C00000"/>
                                      <w:kern w:val="24"/>
                                    </w:rPr>
                                    <w:t>▣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oup 87" o:spid="_x0000_s113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shape id="Freeform: Shape 107" o:spid="_x0000_s113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<v:fill color2="#00c" focusposition=",1" focussize="" colors="0 #fffff7;0 #c793fb;47841f white;1 #00c" focus="100%" type="gradientRadial"/>
                          <v:path arrowok="t" o:connecttype="custom" o:connectlocs="119062,433001;51487,433001;38096,357925;17702,357925;0,216501;17702,75076;38096,75076;51487,0;119062,0" o:connectangles="0,0,0,0,0,0,0,0,0"/>
                        </v:shape>
                        <v:shape id="Flowchart: Terminator 108" o:spid="_x0000_s113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<v:fill color2="#00c" focusposition=",1" focussize="" colors="0 #fffff7;0 yellow;50463f white;1 #00c" focus="100%" type="gradientRadial"/>
                        </v:shape>
                      </v:group>
                    </v:group>
                  </v:group>
                  <v:shape id="Flowchart: Direct Access Storage 109" o:spid="_x0000_s113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<v:fill color2="yellow" rotate="t" focusposition=",1" focussize="" colors="0 #fffff7;0 #00c;34079f white;1 yellow" focus="100%" type="gradientRadial"/>
                  </v:shape>
                </v:group>
                <v:group id="Group 110" o:spid="_x0000_s1137" style="position:absolute;left:3270;top:381;width:14736;height:5334" coordorigin="3270,381" coordsize="14735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<v:shape id="Flowchart: Preparation 111" o:spid="_x0000_s113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<v:fill color2="#fffff7" rotate="t" focusposition=".5,.5" focussize="" colors="0 white;19005f white;.5 #ffffb3;55706f #c793fb" focus="100%" type="gradientRadial"/>
                    <v:shadow on="t" color="black" opacity="20971f" offset="0,2.2pt"/>
                  </v:shape>
                  <v:shape id="TextBox 42" o:spid="_x0000_s1139" type="#_x0000_t202" style="position:absolute;left:3927;top:431;width:14079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" filled="f" stroked="f">
                    <v:shadow on="t" color="black" opacity="20971f" offset="0,2.2pt"/>
                    <v:textbox style="mso-fit-shape-to-text:t">
                      <w:txbxContent>
                        <w:p w14:paraId="23278D97" w14:textId="77741ECD" w:rsidR="005975C8" w:rsidRDefault="005975C8" w:rsidP="00EC5D1C">
                          <w:pPr>
                            <w:spacing w:line="256" w:lineRule="auto"/>
                            <w:rPr>
                              <w:rFonts w:ascii="VNI 15 Chops" w:eastAsia="Times New Roman" w:hAnsi="VNI 15 Chops"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VNI 15 Chops" w:eastAsia="Times New Roman" w:hAnsi="VNI 15 Chops"/>
                              <w:color w:val="C00000"/>
                              <w:kern w:val="24"/>
                              <w:sz w:val="36"/>
                              <w:szCs w:val="36"/>
                            </w:rPr>
                            <w:t xml:space="preserve"> Daïng </w:t>
                          </w:r>
                          <w:r>
                            <w:rPr>
                              <w:rFonts w:ascii="Cambria Math" w:eastAsia="Times New Roman" w:hAnsi="Cambria Math"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AAA3981" w14:textId="2D7501C6" w:rsidR="00EC5D1C" w:rsidRPr="00951817" w:rsidRDefault="00EC5D1C" w:rsidP="0095181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DC7A99F" w14:textId="77777777" w:rsidR="0044659B" w:rsidRPr="00951817" w:rsidRDefault="0044659B" w:rsidP="00951817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1: </w:t>
      </w:r>
      <w:r w:rsidRPr="00951817">
        <w:rPr>
          <w:rFonts w:ascii="Chu Van An" w:hAnsi="Chu Van An" w:cs="Chu Van An"/>
          <w:sz w:val="24"/>
          <w:szCs w:val="24"/>
        </w:rPr>
        <w:t xml:space="preserve">Nghiệm của phương trình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</m:oMath>
      <w:r w:rsidRPr="00951817">
        <w:rPr>
          <w:rFonts w:ascii="Chu Van An" w:hAnsi="Chu Van An" w:cs="Chu Van An"/>
          <w:sz w:val="24"/>
          <w:szCs w:val="24"/>
        </w:rPr>
        <w:t>là</w:t>
      </w:r>
    </w:p>
    <w:p w14:paraId="6FC32867" w14:textId="0E1108A1" w:rsidR="0044659B" w:rsidRPr="00951817" w:rsidRDefault="002B665F" w:rsidP="00951817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</w:rPr>
        <w:t>A.</w:t>
      </w:r>
      <w:r w:rsidR="0044659B" w:rsidRPr="00951817">
        <w:rPr>
          <w:rFonts w:ascii="Chu Van An" w:hAnsi="Chu Van An" w:cs="Chu Van An"/>
          <w:bCs/>
          <w:sz w:val="24"/>
          <w:szCs w:val="24"/>
        </w:rPr>
        <w:t xml:space="preserve"> </w:t>
      </w:r>
      <m:oMath>
        <m:d>
          <m:dPr>
            <m:begChr m:val="["/>
            <m:endChr m:val="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bCs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x=kπ</m:t>
                  </m:r>
                </m:e>
              </m:mr>
            </m:m>
          </m:e>
        </m:d>
      </m:oMath>
      <w:r w:rsidR="0044659B" w:rsidRPr="00951817">
        <w:rPr>
          <w:rFonts w:ascii="Chu Van An" w:hAnsi="Chu Van An" w:cs="Chu Van An"/>
          <w:bCs/>
          <w:sz w:val="24"/>
          <w:szCs w:val="24"/>
        </w:rPr>
        <w:t>.</w:t>
      </w:r>
      <w:r w:rsidR="0044659B" w:rsidRPr="00951817">
        <w:rPr>
          <w:rFonts w:ascii="Chu Van An" w:hAnsi="Chu Van An" w:cs="Chu Van An"/>
          <w:bCs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B.</w:t>
      </w:r>
      <w:r w:rsidR="0044659B" w:rsidRPr="00951817">
        <w:rPr>
          <w:rFonts w:ascii="Chu Van An" w:hAnsi="Chu Van An" w:cs="Chu Van An"/>
          <w:bCs/>
          <w:sz w:val="24"/>
          <w:szCs w:val="24"/>
        </w:rPr>
        <w:t xml:space="preserve"> </w:t>
      </w:r>
      <m:oMath>
        <m:d>
          <m:dPr>
            <m:begChr m:val="["/>
            <m:endChr m:val="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bCs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</m:oMath>
      <w:r w:rsidR="0044659B" w:rsidRPr="00951817">
        <w:rPr>
          <w:rFonts w:ascii="Chu Van An" w:hAnsi="Chu Van An" w:cs="Chu Van An"/>
          <w:bCs/>
          <w:sz w:val="24"/>
          <w:szCs w:val="24"/>
        </w:rPr>
        <w:t>.</w:t>
      </w:r>
      <w:r w:rsidR="0044659B" w:rsidRPr="00951817">
        <w:rPr>
          <w:rFonts w:ascii="Chu Van An" w:hAnsi="Chu Van An" w:cs="Chu Van An"/>
          <w:bCs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C.</w:t>
      </w:r>
      <w:r w:rsidR="0044659B" w:rsidRPr="00951817">
        <w:rPr>
          <w:rFonts w:ascii="Chu Van An" w:hAnsi="Chu Van An" w:cs="Chu Van An"/>
          <w:bCs/>
          <w:sz w:val="24"/>
          <w:szCs w:val="24"/>
        </w:rPr>
        <w:t xml:space="preserve"> </w:t>
      </w:r>
      <m:oMath>
        <m:d>
          <m:dPr>
            <m:begChr m:val="["/>
            <m:endChr m:val="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bCs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</m:oMath>
      <w:r w:rsidR="0044659B" w:rsidRPr="00951817">
        <w:rPr>
          <w:rFonts w:ascii="Chu Van An" w:hAnsi="Chu Van An" w:cs="Chu Van An"/>
          <w:bCs/>
          <w:sz w:val="24"/>
          <w:szCs w:val="24"/>
        </w:rPr>
        <w:t>.</w:t>
      </w:r>
      <w:r w:rsidR="0044659B" w:rsidRPr="00951817">
        <w:rPr>
          <w:rFonts w:ascii="Chu Van An" w:hAnsi="Chu Van An" w:cs="Chu Van An"/>
          <w:bCs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</w:rPr>
        <w:t>D.</w:t>
      </w:r>
      <w:r w:rsidR="0044659B" w:rsidRPr="00951817">
        <w:rPr>
          <w:rFonts w:ascii="Chu Van An" w:hAnsi="Chu Van An" w:cs="Chu Van An"/>
          <w:bCs/>
          <w:sz w:val="24"/>
          <w:szCs w:val="24"/>
        </w:rPr>
        <w:t xml:space="preserve"> </w:t>
      </w:r>
      <m:oMath>
        <m:d>
          <m:dPr>
            <m:begChr m:val="["/>
            <m:endChr m:val=""/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bCs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bCs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x=kπ</m:t>
                  </m:r>
                </m:e>
              </m:mr>
            </m:m>
          </m:e>
        </m:d>
      </m:oMath>
      <w:r w:rsidR="0044659B" w:rsidRPr="00951817">
        <w:rPr>
          <w:rFonts w:ascii="Chu Van An" w:hAnsi="Chu Van An" w:cs="Chu Van An"/>
          <w:bCs/>
          <w:sz w:val="24"/>
          <w:szCs w:val="24"/>
        </w:rPr>
        <w:t>.</w:t>
      </w:r>
    </w:p>
    <w:p w14:paraId="2CF1EA22" w14:textId="614083A1" w:rsidR="0044659B" w:rsidRPr="00951817" w:rsidRDefault="00741FA6" w:rsidP="00951817">
      <w:pPr>
        <w:tabs>
          <w:tab w:val="left" w:pos="992"/>
          <w:tab w:val="left" w:pos="3402"/>
          <w:tab w:val="left" w:pos="5669"/>
          <w:tab w:val="left" w:pos="7937"/>
        </w:tabs>
        <w:spacing w:before="120" w:line="240" w:lineRule="auto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7AFF7C9" w14:textId="77777777" w:rsidR="0044659B" w:rsidRPr="00951817" w:rsidRDefault="0044659B" w:rsidP="00951817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</w:p>
    <w:p w14:paraId="14C1C745" w14:textId="77777777" w:rsidR="0044659B" w:rsidRPr="00951817" w:rsidRDefault="0044659B" w:rsidP="00951817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position w:val="-24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 xml:space="preserve">Ta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⇔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ra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x-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den>
            </m:f>
          </m:e>
        </m:d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x-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den>
            </m:f>
          </m:e>
        </m:d>
        <m:r>
          <w:rPr>
            <w:rFonts w:ascii="Cambria Math" w:hAnsi="Cambria Math" w:cs="Chu Van An"/>
            <w:sz w:val="24"/>
            <w:szCs w:val="24"/>
          </w:rPr>
          <m:t>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e>
            </m:rad>
          </m:den>
        </m:f>
      </m:oMath>
    </w:p>
    <w:p w14:paraId="69064F19" w14:textId="77777777" w:rsidR="0044659B" w:rsidRPr="00951817" w:rsidRDefault="0044659B" w:rsidP="00951817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m:oMath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x-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x-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,</m:t>
        </m:r>
        <m:r>
          <w:rPr>
            <w:rFonts w:ascii="Cambria Math" w:hAnsi="Cambria Math" w:cs="Chu Van An"/>
            <w:sz w:val="24"/>
            <w:szCs w:val="24"/>
          </w:rPr>
          <m:t xml:space="preserve"> k</m:t>
        </m:r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∈Z</m:t>
        </m:r>
      </m:oMath>
      <w:r w:rsidRPr="00951817">
        <w:rPr>
          <w:rFonts w:ascii="Chu Van An" w:hAnsi="Chu Van An" w:cs="Chu Van An"/>
          <w:sz w:val="24"/>
          <w:szCs w:val="24"/>
        </w:rPr>
        <w:t>.</w:t>
      </w:r>
      <w:r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sz w:val="24"/>
          <w:szCs w:val="24"/>
        </w:rPr>
        <w:tab/>
      </w:r>
    </w:p>
    <w:p w14:paraId="3215524B" w14:textId="77777777" w:rsidR="0044659B" w:rsidRPr="00951817" w:rsidRDefault="0044659B" w:rsidP="00951817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2: </w:t>
      </w:r>
      <w:r w:rsidRPr="00951817">
        <w:rPr>
          <w:rFonts w:ascii="Chu Van An" w:hAnsi="Chu Van An" w:cs="Chu Van An"/>
          <w:sz w:val="24"/>
          <w:szCs w:val="24"/>
        </w:rPr>
        <w:t xml:space="preserve">Nghiệm của phương trình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x+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e>
        </m:ra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x=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rad>
      </m:oMath>
      <w:r w:rsidRPr="00951817">
        <w:rPr>
          <w:rFonts w:ascii="Chu Van An" w:hAnsi="Chu Van An" w:cs="Chu Van An"/>
          <w:sz w:val="24"/>
          <w:szCs w:val="24"/>
        </w:rPr>
        <w:t xml:space="preserve"> là</w:t>
      </w:r>
    </w:p>
    <w:p w14:paraId="7702C369" w14:textId="68E1F1E4" w:rsidR="0044659B" w:rsidRPr="00951817" w:rsidRDefault="002B665F" w:rsidP="00951817">
      <w:pPr>
        <w:tabs>
          <w:tab w:val="left" w:pos="992"/>
          <w:tab w:val="left" w:pos="3402"/>
          <w:tab w:val="left" w:pos="5669"/>
          <w:tab w:val="left" w:pos="7938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A.</w:t>
      </w:r>
      <m:oMath>
        <m:r>
          <m:rPr>
            <m:sty m:val="bi"/>
          </m:rPr>
          <w:rPr>
            <w:rFonts w:ascii="Cambria Math" w:hAnsi="Cambria Math" w:cs="Chu Van An"/>
            <w:color w:val="0033CC"/>
            <w:sz w:val="24"/>
            <w:szCs w:val="24"/>
            <w:lang w:val="fr-FR"/>
          </w:rPr>
          <m:t xml:space="preserve"> </m:t>
        </m:r>
        <m:r>
          <w:rPr>
            <w:rFonts w:ascii="Cambria Math" w:hAnsi="Cambria Math" w:cs="Chu Van An"/>
            <w:sz w:val="24"/>
            <w:szCs w:val="24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;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</m:oMath>
      <w:r w:rsidR="0044659B" w:rsidRPr="00951817">
        <w:rPr>
          <w:rFonts w:ascii="Chu Van An" w:hAnsi="Chu Van An" w:cs="Chu Van An"/>
          <w:sz w:val="24"/>
          <w:szCs w:val="24"/>
        </w:rPr>
        <w:t>.</w:t>
      </w:r>
      <w:r w:rsidR="0044659B"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B.</w:t>
      </w:r>
      <m:oMath>
        <m:r>
          <m:rPr>
            <m:sty m:val="bi"/>
          </m:rPr>
          <w:rPr>
            <w:rFonts w:ascii="Cambria Math" w:hAnsi="Cambria Math" w:cs="Chu Van An"/>
            <w:color w:val="0033CC"/>
            <w:sz w:val="24"/>
            <w:szCs w:val="24"/>
            <w:lang w:val="fr-FR"/>
          </w:rPr>
          <m:t xml:space="preserve"> </m:t>
        </m:r>
        <m:r>
          <w:rPr>
            <w:rFonts w:ascii="Cambria Math" w:hAnsi="Cambria Math" w:cs="Chu Van An"/>
            <w:sz w:val="24"/>
            <w:szCs w:val="24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12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;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12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</m:oMath>
      <w:r w:rsidR="0044659B" w:rsidRPr="00951817">
        <w:rPr>
          <w:rFonts w:ascii="Chu Van An" w:hAnsi="Chu Van An" w:cs="Chu Van An"/>
          <w:sz w:val="24"/>
          <w:szCs w:val="24"/>
        </w:rPr>
        <w:t>.</w:t>
      </w:r>
      <w:r w:rsidR="0044659B" w:rsidRPr="00951817">
        <w:rPr>
          <w:rFonts w:ascii="Chu Van An" w:hAnsi="Chu Van An" w:cs="Chu Van An"/>
          <w:sz w:val="24"/>
          <w:szCs w:val="24"/>
        </w:rPr>
        <w:tab/>
      </w:r>
    </w:p>
    <w:p w14:paraId="400F8DE1" w14:textId="42B9B1AC" w:rsidR="0044659B" w:rsidRPr="00951817" w:rsidRDefault="002B665F" w:rsidP="00951817">
      <w:pPr>
        <w:tabs>
          <w:tab w:val="left" w:pos="992"/>
          <w:tab w:val="left" w:pos="3402"/>
          <w:tab w:val="left" w:pos="5669"/>
          <w:tab w:val="left" w:pos="7938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C.</w:t>
      </w:r>
      <m:oMath>
        <m:r>
          <m:rPr>
            <m:sty m:val="bi"/>
          </m:rPr>
          <w:rPr>
            <w:rFonts w:ascii="Cambria Math" w:hAnsi="Cambria Math" w:cs="Chu Van An"/>
            <w:color w:val="0033CC"/>
            <w:sz w:val="24"/>
            <w:szCs w:val="24"/>
            <w:lang w:val="fr-FR"/>
          </w:rPr>
          <m:t xml:space="preserve"> 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;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</m:oMath>
      <w:r w:rsidR="0044659B" w:rsidRPr="00951817">
        <w:rPr>
          <w:rFonts w:ascii="Chu Van An" w:hAnsi="Chu Van An" w:cs="Chu Van An"/>
          <w:sz w:val="24"/>
          <w:szCs w:val="24"/>
        </w:rPr>
        <w:t>.</w:t>
      </w:r>
      <w:r w:rsidR="0044659B" w:rsidRPr="00951817">
        <w:rPr>
          <w:rFonts w:ascii="Chu Van An" w:hAnsi="Chu Van An" w:cs="Chu Van An"/>
          <w:sz w:val="24"/>
          <w:szCs w:val="24"/>
        </w:rPr>
        <w:tab/>
      </w:r>
      <w:r w:rsidRPr="00951817">
        <w:rPr>
          <w:rFonts w:ascii="Chu Van An" w:hAnsi="Chu Van An" w:cs="Chu Van An"/>
          <w:b/>
          <w:color w:val="0033CC"/>
          <w:sz w:val="24"/>
          <w:szCs w:val="24"/>
          <w:lang w:val="fr-FR"/>
        </w:rPr>
        <w:t>D.</w:t>
      </w:r>
      <m:oMath>
        <m:r>
          <m:rPr>
            <m:sty m:val="bi"/>
          </m:rPr>
          <w:rPr>
            <w:rFonts w:ascii="Cambria Math" w:hAnsi="Cambria Math" w:cs="Chu Van An"/>
            <w:color w:val="0033CC"/>
            <w:sz w:val="24"/>
            <w:szCs w:val="24"/>
            <w:lang w:val="fr-FR"/>
          </w:rPr>
          <m:t xml:space="preserve"> </m:t>
        </m:r>
        <m:r>
          <w:rPr>
            <w:rFonts w:ascii="Cambria Math" w:hAnsi="Cambria Math" w:cs="Chu Van An"/>
            <w:sz w:val="24"/>
            <w:szCs w:val="24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;</m:t>
        </m:r>
        <m:r>
          <w:rPr>
            <w:rFonts w:ascii="Cambria Math" w:hAnsi="Cambria Math" w:cs="Chu Van An"/>
            <w:sz w:val="24"/>
            <w:szCs w:val="24"/>
          </w:rPr>
          <m:t>x=-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</w:rPr>
          <m:t>+k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π</m:t>
        </m:r>
      </m:oMath>
      <w:r w:rsidR="0044659B" w:rsidRPr="00951817">
        <w:rPr>
          <w:rFonts w:ascii="Chu Van An" w:hAnsi="Chu Van An" w:cs="Chu Van An"/>
          <w:sz w:val="24"/>
          <w:szCs w:val="24"/>
        </w:rPr>
        <w:t>.</w:t>
      </w:r>
    </w:p>
    <w:p w14:paraId="2FC2B899" w14:textId="77777777" w:rsidR="0044659B" w:rsidRPr="00951817" w:rsidRDefault="0044659B" w:rsidP="00951817">
      <w:pPr>
        <w:pStyle w:val="ListParagraph"/>
        <w:tabs>
          <w:tab w:val="left" w:pos="3240"/>
          <w:tab w:val="left" w:pos="5400"/>
          <w:tab w:val="left" w:pos="7560"/>
        </w:tabs>
        <w:spacing w:after="0" w:line="240" w:lineRule="auto"/>
        <w:ind w:left="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951817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5C308079" w14:textId="77777777" w:rsidR="0044659B" w:rsidRPr="00951817" w:rsidRDefault="0044659B" w:rsidP="00951817">
      <w:pPr>
        <w:pStyle w:val="ListParagraph"/>
        <w:tabs>
          <w:tab w:val="left" w:pos="3240"/>
          <w:tab w:val="left" w:pos="5400"/>
          <w:tab w:val="left" w:pos="7560"/>
        </w:tabs>
        <w:spacing w:after="0" w:line="240" w:lineRule="auto"/>
        <w:ind w:left="993"/>
        <w:jc w:val="both"/>
        <w:rPr>
          <w:rFonts w:ascii="Chu Van An" w:hAnsi="Chu Van An" w:cs="Chu Van An"/>
          <w:b/>
          <w:sz w:val="24"/>
          <w:szCs w:val="24"/>
        </w:rPr>
      </w:pPr>
    </w:p>
    <w:p w14:paraId="7222655F" w14:textId="77777777" w:rsidR="00E80D52" w:rsidRPr="00951817" w:rsidRDefault="0044659B" w:rsidP="00951817">
      <w:pPr>
        <w:tabs>
          <w:tab w:val="left" w:pos="993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sz w:val="24"/>
          <w:szCs w:val="24"/>
        </w:rPr>
        <w:tab/>
        <w:t xml:space="preserve">Ta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x+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e>
        </m:ra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x=</m:t>
        </m:r>
        <m:rad>
          <m:radPr>
            <m:degHide m:val="1"/>
            <m:ctrlPr>
              <w:rPr>
                <w:rFonts w:ascii="Cambria Math" w:hAnsi="Cambria Math" w:cs="Chu Van An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rad>
        <m:r>
          <w:rPr>
            <w:rFonts w:ascii="Cambria Math" w:hAnsi="Cambria Math" w:cs="Chu Van An"/>
            <w:sz w:val="24"/>
            <w:szCs w:val="24"/>
          </w:rPr>
          <m:t>⇔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x+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den>
        </m:f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cos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</m:oMath>
    </w:p>
    <w:p w14:paraId="4BBD9951" w14:textId="3F09B2F0" w:rsidR="0044659B" w:rsidRPr="00951817" w:rsidRDefault="0044659B" w:rsidP="00951817">
      <w:pPr>
        <w:tabs>
          <w:tab w:val="left" w:pos="993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951817">
        <w:rPr>
          <w:rFonts w:ascii="Chu Van An" w:hAnsi="Chu Van An" w:cs="Chu Van An"/>
          <w:position w:val="-24"/>
          <w:sz w:val="24"/>
          <w:szCs w:val="24"/>
        </w:rPr>
        <w:lastRenderedPageBreak/>
        <w:tab/>
      </w:r>
      <m:oMath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x+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Chu Van An"/>
                    <w:sz w:val="24"/>
                    <w:szCs w:val="24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den>
            </m:f>
          </m:e>
        </m:d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sin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x+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x+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3</m:t>
                      </m:r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[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x=-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12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x+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5</m:t>
                      </m:r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12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+k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π</m:t>
                  </m:r>
                </m:e>
              </m:mr>
            </m:m>
          </m:e>
        </m:d>
      </m:oMath>
      <w:r w:rsidRPr="00951817">
        <w:rPr>
          <w:rFonts w:ascii="Chu Van An" w:hAnsi="Chu Van An" w:cs="Chu Van An"/>
          <w:sz w:val="24"/>
          <w:szCs w:val="24"/>
        </w:rPr>
        <w:t>,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k</m:t>
            </m:r>
            <m:r>
              <m:rPr>
                <m:scr m:val="double-struck"/>
              </m:rPr>
              <w:rPr>
                <w:rFonts w:ascii="Cambria Math" w:hAnsi="Cambria Math" w:cs="Chu Van An"/>
                <w:sz w:val="24"/>
                <w:szCs w:val="24"/>
              </w:rPr>
              <m:t>∈Z</m:t>
            </m:r>
          </m:e>
        </m:d>
      </m:oMath>
    </w:p>
    <w:p w14:paraId="1650C6AC" w14:textId="77777777" w:rsidR="00E12DBA" w:rsidRPr="00E12DBA" w:rsidRDefault="00E12DBA" w:rsidP="00E12DBA">
      <w:pPr>
        <w:tabs>
          <w:tab w:val="left" w:pos="992"/>
        </w:tabs>
        <w:spacing w:before="120" w:line="276" w:lineRule="auto"/>
        <w:ind w:left="992" w:hanging="992"/>
        <w:rPr>
          <w:rFonts w:ascii="Chu Van An" w:hAnsi="Chu Van An" w:cs="Chu Van An"/>
          <w:sz w:val="24"/>
          <w:szCs w:val="24"/>
        </w:rPr>
      </w:pPr>
      <w:r w:rsidRPr="00E12DBA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3: </w:t>
      </w:r>
      <w:r w:rsidRPr="00E12DBA">
        <w:rPr>
          <w:rFonts w:ascii="Chu Van An" w:hAnsi="Chu Van An" w:cs="Chu Van An"/>
          <w:sz w:val="24"/>
          <w:szCs w:val="24"/>
        </w:rPr>
        <w:t>Nghiệm</w:t>
      </w:r>
      <w:r w:rsidRPr="00E12DBA">
        <w:rPr>
          <w:rFonts w:ascii="Chu Van An" w:hAnsi="Chu Van An" w:cs="Chu Van An"/>
          <w:sz w:val="24"/>
          <w:szCs w:val="24"/>
          <w:lang w:val="vi-VN"/>
        </w:rPr>
        <w:t xml:space="preserve"> của phương trình</w:t>
      </w:r>
      <w:r w:rsidRPr="00E12DBA">
        <w:rPr>
          <w:rFonts w:ascii="Chu Van An" w:hAnsi="Chu Van An" w:cs="Chu Van An"/>
          <w:sz w:val="24"/>
          <w:szCs w:val="24"/>
        </w:rPr>
        <w:t xml:space="preserve"> </w:t>
      </w:r>
      <w:r w:rsidRPr="00E12DBA">
        <w:rPr>
          <w:rFonts w:ascii="Chu Van An" w:hAnsi="Chu Van An" w:cs="Chu Van An"/>
          <w:position w:val="-10"/>
          <w:sz w:val="24"/>
          <w:szCs w:val="24"/>
          <w:lang w:val="vi-VN"/>
        </w:rPr>
        <w:object w:dxaOrig="1725" w:dyaOrig="375" w14:anchorId="2055BE47">
          <v:shape id="_x0000_i1445" type="#_x0000_t75" style="width:86.25pt;height:18.75pt" o:ole="">
            <v:imagedata r:id="rId800" o:title=""/>
          </v:shape>
          <o:OLEObject Type="Embed" ProgID="Equation.DSMT4" ShapeID="_x0000_i1445" DrawAspect="Content" ObjectID="_1685730041" r:id="rId801"/>
        </w:object>
      </w:r>
      <w:r w:rsidRPr="00E12DBA">
        <w:rPr>
          <w:rFonts w:ascii="Chu Van An" w:hAnsi="Chu Van An" w:cs="Chu Van An"/>
          <w:sz w:val="24"/>
          <w:szCs w:val="24"/>
        </w:rPr>
        <w:t xml:space="preserve"> là</w:t>
      </w:r>
    </w:p>
    <w:p w14:paraId="33E28290" w14:textId="77777777" w:rsidR="00E12DBA" w:rsidRPr="00E12DBA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12DBA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12DBA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025" w:dyaOrig="630" w14:anchorId="14716391">
          <v:shape id="_x0000_i1446" type="#_x0000_t75" style="width:101.25pt;height:31.5pt" o:ole="">
            <v:imagedata r:id="rId802" o:title=""/>
          </v:shape>
          <o:OLEObject Type="Embed" ProgID="Equation.DSMT4" ShapeID="_x0000_i1446" DrawAspect="Content" ObjectID="_1685730042" r:id="rId803"/>
        </w:object>
      </w:r>
      <w:r w:rsidRPr="00E12DBA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E12DBA">
        <w:rPr>
          <w:rFonts w:ascii="Chu Van An" w:hAnsi="Chu Van An" w:cs="Chu Van An"/>
          <w:sz w:val="24"/>
          <w:szCs w:val="24"/>
          <w:lang w:val="vi-VN"/>
        </w:rPr>
        <w:t xml:space="preserve">hoặc </w:t>
      </w:r>
      <w:r w:rsidRPr="00E12DBA">
        <w:rPr>
          <w:rFonts w:ascii="Chu Van An" w:hAnsi="Chu Van An" w:cs="Chu Van An"/>
          <w:position w:val="-14"/>
          <w:sz w:val="24"/>
          <w:szCs w:val="24"/>
          <w:lang w:val="vi-VN"/>
        </w:rPr>
        <w:object w:dxaOrig="1995" w:dyaOrig="405" w14:anchorId="5D0566E0">
          <v:shape id="_x0000_i1447" type="#_x0000_t75" style="width:99.75pt;height:20.25pt" o:ole="">
            <v:imagedata r:id="rId804" o:title=""/>
          </v:shape>
          <o:OLEObject Type="Embed" ProgID="Equation.DSMT4" ShapeID="_x0000_i1447" DrawAspect="Content" ObjectID="_1685730043" r:id="rId805"/>
        </w:object>
      </w:r>
      <w:r w:rsidRPr="00E12DBA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3B78C22" w14:textId="77777777" w:rsidR="00E12DBA" w:rsidRPr="00E12DBA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12DBA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12DBA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12DBA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025" w:dyaOrig="630" w14:anchorId="334877DE">
          <v:shape id="_x0000_i1448" type="#_x0000_t75" style="width:101.25pt;height:31.5pt" o:ole="">
            <v:imagedata r:id="rId806" o:title=""/>
          </v:shape>
          <o:OLEObject Type="Embed" ProgID="Equation.DSMT4" ShapeID="_x0000_i1448" DrawAspect="Content" ObjectID="_1685730044" r:id="rId807"/>
        </w:object>
      </w:r>
      <w:r w:rsidRPr="00E12DBA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E12DBA">
        <w:rPr>
          <w:rFonts w:ascii="Chu Van An" w:hAnsi="Chu Van An" w:cs="Chu Van An"/>
          <w:sz w:val="24"/>
          <w:szCs w:val="24"/>
          <w:lang w:val="vi-VN"/>
        </w:rPr>
        <w:t xml:space="preserve">hoặc </w:t>
      </w:r>
      <w:r w:rsidRPr="00E12DBA">
        <w:rPr>
          <w:rFonts w:ascii="Chu Van An" w:hAnsi="Chu Van An" w:cs="Chu Van An"/>
          <w:position w:val="-14"/>
          <w:sz w:val="24"/>
          <w:szCs w:val="24"/>
          <w:lang w:val="vi-VN"/>
        </w:rPr>
        <w:object w:dxaOrig="1995" w:dyaOrig="405" w14:anchorId="7E2B46FA">
          <v:shape id="_x0000_i1449" type="#_x0000_t75" style="width:99.75pt;height:20.25pt" o:ole="">
            <v:imagedata r:id="rId808" o:title=""/>
          </v:shape>
          <o:OLEObject Type="Embed" ProgID="Equation.DSMT4" ShapeID="_x0000_i1449" DrawAspect="Content" ObjectID="_1685730045" r:id="rId809"/>
        </w:object>
      </w:r>
      <w:r w:rsidRPr="00E12DBA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387A236" w14:textId="77777777" w:rsidR="00E12DBA" w:rsidRPr="00E12DBA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12DBA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12DBA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025" w:dyaOrig="630" w14:anchorId="5D4EE206">
          <v:shape id="_x0000_i1450" type="#_x0000_t75" style="width:101.25pt;height:31.5pt" o:ole="">
            <v:imagedata r:id="rId810" o:title=""/>
          </v:shape>
          <o:OLEObject Type="Embed" ProgID="Equation.DSMT4" ShapeID="_x0000_i1450" DrawAspect="Content" ObjectID="_1685730046" r:id="rId811"/>
        </w:object>
      </w:r>
      <w:r w:rsidRPr="00E12DBA">
        <w:rPr>
          <w:rFonts w:ascii="Chu Van An" w:hAnsi="Chu Van An" w:cs="Chu Van An"/>
          <w:sz w:val="24"/>
          <w:szCs w:val="24"/>
          <w:lang w:val="vi-VN"/>
        </w:rPr>
        <w:t>hoặc</w:t>
      </w:r>
      <w:r w:rsidRPr="00E12DBA">
        <w:rPr>
          <w:rFonts w:ascii="Chu Van An" w:hAnsi="Chu Van An" w:cs="Chu Van An"/>
          <w:position w:val="-24"/>
          <w:sz w:val="24"/>
          <w:szCs w:val="24"/>
          <w:lang w:val="vi-VN"/>
        </w:rPr>
        <w:object w:dxaOrig="2025" w:dyaOrig="630" w14:anchorId="3641EE1A">
          <v:shape id="_x0000_i1451" type="#_x0000_t75" style="width:101.25pt;height:31.5pt" o:ole="">
            <v:imagedata r:id="rId812" o:title=""/>
          </v:shape>
          <o:OLEObject Type="Embed" ProgID="Equation.DSMT4" ShapeID="_x0000_i1451" DrawAspect="Content" ObjectID="_1685730047" r:id="rId813"/>
        </w:object>
      </w:r>
      <w:r w:rsidRPr="00E12DBA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566AB64" w14:textId="77777777" w:rsidR="00E12DBA" w:rsidRPr="00E12DBA" w:rsidRDefault="00E12DBA" w:rsidP="00E12DB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12DBA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E12DBA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05" w:dyaOrig="630" w14:anchorId="1A5820D5">
          <v:shape id="_x0000_i1452" type="#_x0000_t75" style="width:110.25pt;height:31.5pt" o:ole="">
            <v:imagedata r:id="rId814" o:title=""/>
          </v:shape>
          <o:OLEObject Type="Embed" ProgID="Equation.DSMT4" ShapeID="_x0000_i1452" DrawAspect="Content" ObjectID="_1685730048" r:id="rId815"/>
        </w:object>
      </w:r>
      <w:r w:rsidRPr="00E12DBA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E12DBA">
        <w:rPr>
          <w:rFonts w:ascii="Chu Van An" w:hAnsi="Chu Van An" w:cs="Chu Van An"/>
          <w:sz w:val="24"/>
          <w:szCs w:val="24"/>
          <w:lang w:val="vi-VN"/>
        </w:rPr>
        <w:t xml:space="preserve">hoặc </w:t>
      </w:r>
      <w:r w:rsidRPr="00E12DBA">
        <w:rPr>
          <w:rFonts w:ascii="Chu Van An" w:hAnsi="Chu Van An" w:cs="Chu Van An"/>
          <w:position w:val="-14"/>
          <w:sz w:val="24"/>
          <w:szCs w:val="24"/>
          <w:lang w:val="vi-VN"/>
        </w:rPr>
        <w:object w:dxaOrig="1995" w:dyaOrig="405" w14:anchorId="41F0467F">
          <v:shape id="_x0000_i1453" type="#_x0000_t75" style="width:99.75pt;height:20.25pt" o:ole="">
            <v:imagedata r:id="rId816" o:title=""/>
          </v:shape>
          <o:OLEObject Type="Embed" ProgID="Equation.DSMT4" ShapeID="_x0000_i1453" DrawAspect="Content" ObjectID="_1685730049" r:id="rId817"/>
        </w:object>
      </w:r>
    </w:p>
    <w:p w14:paraId="4EC9D087" w14:textId="31C7E9BC" w:rsidR="00E12DBA" w:rsidRPr="00E12DBA" w:rsidRDefault="00741FA6" w:rsidP="00E12DBA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51A389" w14:textId="77777777" w:rsidR="00E12DBA" w:rsidRPr="00E12DBA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12DBA">
        <w:rPr>
          <w:rFonts w:ascii="Chu Van An" w:hAnsi="Chu Van An" w:cs="Chu Van An"/>
          <w:sz w:val="24"/>
          <w:szCs w:val="24"/>
          <w:lang w:val="vi-VN"/>
        </w:rPr>
        <w:t>Ta có:</w:t>
      </w:r>
    </w:p>
    <w:p w14:paraId="69FB8619" w14:textId="77777777" w:rsidR="00E12DBA" w:rsidRPr="00E12DBA" w:rsidRDefault="00E12DBA" w:rsidP="00E12DBA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12DBA">
        <w:rPr>
          <w:rFonts w:ascii="Chu Van An" w:hAnsi="Chu Van An" w:cs="Chu Van An"/>
          <w:position w:val="-96"/>
          <w:sz w:val="24"/>
          <w:szCs w:val="24"/>
          <w:lang w:val="vi-VN"/>
        </w:rPr>
        <w:object w:dxaOrig="8268" w:dyaOrig="2040" w14:anchorId="39CD5C0A">
          <v:shape id="_x0000_i1454" type="#_x0000_t75" style="width:414pt;height:102pt" o:ole="">
            <v:imagedata r:id="rId818" o:title=""/>
          </v:shape>
          <o:OLEObject Type="Embed" ProgID="Equation.DSMT4" ShapeID="_x0000_i1454" DrawAspect="Content" ObjectID="_1685730050" r:id="rId819"/>
        </w:object>
      </w:r>
    </w:p>
    <w:p w14:paraId="1A967198" w14:textId="77777777" w:rsidR="00E12DBA" w:rsidRPr="006B563F" w:rsidRDefault="00E12DBA" w:rsidP="00E12DBA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sz w:val="24"/>
          <w:szCs w:val="24"/>
        </w:rPr>
      </w:pPr>
      <w:r w:rsidRPr="006B563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>4</w:t>
      </w:r>
      <w:r w:rsidRPr="006B563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6B563F">
        <w:rPr>
          <w:rFonts w:ascii="Chu Van An" w:hAnsi="Chu Van An" w:cs="Chu Van An"/>
          <w:sz w:val="24"/>
          <w:szCs w:val="24"/>
        </w:rPr>
        <w:t xml:space="preserve">Tìm số các giá trị nguyên của tham số </w:t>
      </w:r>
      <w:r w:rsidRPr="006B563F">
        <w:rPr>
          <w:rFonts w:ascii="Chu Van An" w:hAnsi="Chu Van An" w:cs="Chu Van An"/>
          <w:position w:val="-6"/>
          <w:sz w:val="24"/>
          <w:szCs w:val="24"/>
        </w:rPr>
        <w:object w:dxaOrig="255" w:dyaOrig="225" w14:anchorId="603D259E">
          <v:shape id="_x0000_i1455" type="#_x0000_t75" style="width:12.75pt;height:11.25pt" o:ole="">
            <v:imagedata r:id="rId820" o:title=""/>
          </v:shape>
          <o:OLEObject Type="Embed" ProgID="Equation.DSMT4" ShapeID="_x0000_i1455" DrawAspect="Content" ObjectID="_1685730051" r:id="rId821"/>
        </w:object>
      </w:r>
      <w:r w:rsidRPr="006B563F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6B563F">
        <w:rPr>
          <w:rFonts w:ascii="Chu Van An" w:hAnsi="Chu Van An" w:cs="Chu Van An"/>
          <w:sz w:val="24"/>
          <w:szCs w:val="24"/>
        </w:rPr>
        <w:t xml:space="preserve">để phương trình </w:t>
      </w:r>
      <w:r w:rsidRPr="006B563F">
        <w:rPr>
          <w:rFonts w:ascii="Chu Van An" w:hAnsi="Chu Van An" w:cs="Chu Van An"/>
          <w:position w:val="-14"/>
          <w:sz w:val="24"/>
          <w:szCs w:val="24"/>
        </w:rPr>
        <w:object w:dxaOrig="3255" w:dyaOrig="375" w14:anchorId="24D8FCCF">
          <v:shape id="_x0000_i1456" type="#_x0000_t75" style="width:162.75pt;height:18.75pt" o:ole="">
            <v:imagedata r:id="rId822" o:title=""/>
          </v:shape>
          <o:OLEObject Type="Embed" ProgID="Equation.DSMT4" ShapeID="_x0000_i1456" DrawAspect="Content" ObjectID="_1685730052" r:id="rId823"/>
        </w:object>
      </w:r>
      <w:r w:rsidRPr="006B563F">
        <w:rPr>
          <w:rFonts w:ascii="Chu Van An" w:hAnsi="Chu Van An" w:cs="Chu Van An"/>
          <w:sz w:val="24"/>
          <w:szCs w:val="24"/>
        </w:rPr>
        <w:t xml:space="preserve"> có nghiệm.</w:t>
      </w:r>
    </w:p>
    <w:p w14:paraId="18908680" w14:textId="77777777" w:rsidR="00E12DBA" w:rsidRPr="006B563F" w:rsidRDefault="00E12DBA" w:rsidP="00E12DBA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B563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B563F">
        <w:rPr>
          <w:rFonts w:ascii="Chu Van An" w:hAnsi="Chu Van An" w:cs="Chu Van An"/>
          <w:position w:val="-6"/>
          <w:sz w:val="24"/>
          <w:szCs w:val="24"/>
        </w:rPr>
        <w:object w:dxaOrig="210" w:dyaOrig="270" w14:anchorId="336765F2">
          <v:shape id="_x0000_i1457" type="#_x0000_t75" style="width:10.5pt;height:13.5pt" o:ole="">
            <v:imagedata r:id="rId824" o:title=""/>
          </v:shape>
          <o:OLEObject Type="Embed" ProgID="Equation.DSMT4" ShapeID="_x0000_i1457" DrawAspect="Content" ObjectID="_1685730053" r:id="rId825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  <w:r w:rsidRPr="006B563F">
        <w:rPr>
          <w:rFonts w:ascii="Chu Van An" w:hAnsi="Chu Van An" w:cs="Chu Van An"/>
          <w:sz w:val="24"/>
          <w:szCs w:val="24"/>
        </w:rPr>
        <w:tab/>
      </w:r>
      <w:r w:rsidRPr="006B563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B563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B563F">
        <w:rPr>
          <w:rFonts w:ascii="Chu Van An" w:hAnsi="Chu Van An" w:cs="Chu Van An"/>
          <w:position w:val="-6"/>
          <w:sz w:val="24"/>
          <w:szCs w:val="24"/>
        </w:rPr>
        <w:object w:dxaOrig="180" w:dyaOrig="270" w14:anchorId="20BEB91A">
          <v:shape id="_x0000_i1458" type="#_x0000_t75" style="width:9pt;height:13.5pt" o:ole="">
            <v:imagedata r:id="rId826" o:title=""/>
          </v:shape>
          <o:OLEObject Type="Embed" ProgID="Equation.DSMT4" ShapeID="_x0000_i1458" DrawAspect="Content" ObjectID="_1685730054" r:id="rId827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  <w:r w:rsidRPr="006B563F">
        <w:rPr>
          <w:rFonts w:ascii="Chu Van An" w:hAnsi="Chu Van An" w:cs="Chu Van An"/>
          <w:sz w:val="24"/>
          <w:szCs w:val="24"/>
        </w:rPr>
        <w:tab/>
      </w:r>
      <w:r w:rsidRPr="006B563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B563F">
        <w:rPr>
          <w:rFonts w:ascii="Chu Van An" w:hAnsi="Chu Van An" w:cs="Chu Van An"/>
          <w:sz w:val="24"/>
          <w:szCs w:val="24"/>
        </w:rPr>
        <w:t>vô số.</w:t>
      </w:r>
      <w:r w:rsidRPr="006B563F">
        <w:rPr>
          <w:rFonts w:ascii="Chu Van An" w:hAnsi="Chu Van An" w:cs="Chu Van An"/>
          <w:sz w:val="24"/>
          <w:szCs w:val="24"/>
        </w:rPr>
        <w:tab/>
      </w:r>
      <w:r w:rsidRPr="006B563F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B563F">
        <w:rPr>
          <w:rFonts w:ascii="Chu Van An" w:hAnsi="Chu Van An" w:cs="Chu Van An"/>
          <w:position w:val="-4"/>
          <w:sz w:val="24"/>
          <w:szCs w:val="24"/>
        </w:rPr>
        <w:object w:dxaOrig="135" w:dyaOrig="255" w14:anchorId="4FCFD929">
          <v:shape id="_x0000_i1459" type="#_x0000_t75" style="width:6.75pt;height:12.75pt" o:ole="">
            <v:imagedata r:id="rId828" o:title=""/>
          </v:shape>
          <o:OLEObject Type="Embed" ProgID="Equation.DSMT4" ShapeID="_x0000_i1459" DrawAspect="Content" ObjectID="_1685730055" r:id="rId829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</w:p>
    <w:p w14:paraId="7B848B67" w14:textId="133D0D60" w:rsidR="00E12DBA" w:rsidRPr="006B563F" w:rsidRDefault="00741FA6" w:rsidP="00E12DBA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6E4E362" w14:textId="77777777" w:rsidR="00E12DBA" w:rsidRPr="006B563F" w:rsidRDefault="00E12DBA" w:rsidP="00E12DBA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35F3EEE9" w14:textId="77777777" w:rsidR="00E12DBA" w:rsidRPr="006B563F" w:rsidRDefault="00E12DBA" w:rsidP="00E12DBA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6B563F">
        <w:rPr>
          <w:rFonts w:ascii="Chu Van An" w:hAnsi="Chu Van An" w:cs="Chu Van An"/>
          <w:position w:val="-14"/>
          <w:sz w:val="24"/>
          <w:szCs w:val="24"/>
        </w:rPr>
        <w:object w:dxaOrig="6507" w:dyaOrig="375" w14:anchorId="73CAD501">
          <v:shape id="_x0000_i1460" type="#_x0000_t75" style="width:325.5pt;height:18.75pt" o:ole="">
            <v:imagedata r:id="rId830" o:title=""/>
          </v:shape>
          <o:OLEObject Type="Embed" ProgID="Equation.DSMT4" ShapeID="_x0000_i1460" DrawAspect="Content" ObjectID="_1685730056" r:id="rId831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</w:p>
    <w:p w14:paraId="6A211EFC" w14:textId="77777777" w:rsidR="00E12DBA" w:rsidRPr="006B563F" w:rsidRDefault="00E12DBA" w:rsidP="00E12DBA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6B563F">
        <w:rPr>
          <w:rFonts w:ascii="Chu Van An" w:hAnsi="Chu Van An" w:cs="Chu Van An"/>
          <w:sz w:val="24"/>
          <w:szCs w:val="24"/>
        </w:rPr>
        <w:t xml:space="preserve">Phương trình có nghiệm </w:t>
      </w:r>
      <w:r w:rsidRPr="006B563F">
        <w:rPr>
          <w:rFonts w:ascii="Chu Van An" w:hAnsi="Chu Van An" w:cs="Chu Van An"/>
          <w:position w:val="-24"/>
          <w:sz w:val="24"/>
          <w:szCs w:val="24"/>
        </w:rPr>
        <w:object w:dxaOrig="6348" w:dyaOrig="660" w14:anchorId="475A82C5">
          <v:shape id="_x0000_i1461" type="#_x0000_t75" style="width:317.25pt;height:33pt" o:ole="">
            <v:imagedata r:id="rId832" o:title=""/>
          </v:shape>
          <o:OLEObject Type="Embed" ProgID="Equation.DSMT4" ShapeID="_x0000_i1461" DrawAspect="Content" ObjectID="_1685730057" r:id="rId833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</w:p>
    <w:p w14:paraId="13AE882F" w14:textId="77777777" w:rsidR="00E12DBA" w:rsidRPr="006B563F" w:rsidRDefault="00E12DBA" w:rsidP="00E12DBA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6B563F">
        <w:rPr>
          <w:rFonts w:ascii="Chu Van An" w:hAnsi="Chu Van An" w:cs="Chu Van An"/>
          <w:position w:val="-14"/>
          <w:sz w:val="24"/>
          <w:szCs w:val="24"/>
        </w:rPr>
        <w:object w:dxaOrig="2175" w:dyaOrig="375" w14:anchorId="76579FB2">
          <v:shape id="_x0000_i1462" type="#_x0000_t75" style="width:108.75pt;height:18.75pt" o:ole="">
            <v:imagedata r:id="rId834" o:title=""/>
          </v:shape>
          <o:OLEObject Type="Embed" ProgID="Equation.DSMT4" ShapeID="_x0000_i1462" DrawAspect="Content" ObjectID="_1685730058" r:id="rId835"/>
        </w:object>
      </w:r>
      <w:r w:rsidRPr="006B563F">
        <w:rPr>
          <w:rFonts w:ascii="Chu Van An" w:hAnsi="Chu Van An" w:cs="Chu Van An"/>
          <w:sz w:val="24"/>
          <w:szCs w:val="24"/>
        </w:rPr>
        <w:t>.</w:t>
      </w:r>
    </w:p>
    <w:p w14:paraId="1A3F52F6" w14:textId="413A07F0" w:rsidR="00EC5D1C" w:rsidRPr="00951817" w:rsidRDefault="00EC5D1C" w:rsidP="0095181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5181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5181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1FA3185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1: </w:t>
      </w:r>
      <w:r w:rsidRPr="002F06EF">
        <w:rPr>
          <w:rFonts w:ascii="Chu Van An" w:hAnsi="Chu Van An" w:cs="Chu Van An"/>
        </w:rPr>
        <w:t>Phương trình nào trong số các phương trình sau có nghiệm?</w:t>
      </w:r>
    </w:p>
    <w:p w14:paraId="264AA8B7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885" w:dyaOrig="285" w14:anchorId="51D227DC">
          <v:shape id="_x0000_i1463" type="#_x0000_t75" style="width:44.25pt;height:14.25pt" o:ole="">
            <v:imagedata r:id="rId836" o:title=""/>
          </v:shape>
          <o:OLEObject Type="Embed" ProgID="Equation.DSMT4" ShapeID="_x0000_i1463" DrawAspect="Content" ObjectID="_1685730059" r:id="rId837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800" w:dyaOrig="285" w14:anchorId="065012F2">
          <v:shape id="_x0000_i1464" type="#_x0000_t75" style="width:90pt;height:14.25pt" o:ole="">
            <v:imagedata r:id="rId838" o:title=""/>
          </v:shape>
          <o:OLEObject Type="Embed" ProgID="Equation.DSMT4" ShapeID="_x0000_i1464" DrawAspect="Content" ObjectID="_1685730060" r:id="rId839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695" w:dyaOrig="285" w14:anchorId="48F3703B">
          <v:shape id="_x0000_i1465" type="#_x0000_t75" style="width:84.75pt;height:14.25pt" o:ole="">
            <v:imagedata r:id="rId840" o:title=""/>
          </v:shape>
          <o:OLEObject Type="Embed" ProgID="Equation.DSMT4" ShapeID="_x0000_i1465" DrawAspect="Content" ObjectID="_1685730061" r:id="rId841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215" w:dyaOrig="285" w14:anchorId="3E25689E">
          <v:shape id="_x0000_i1466" type="#_x0000_t75" style="width:60.75pt;height:14.25pt" o:ole="">
            <v:imagedata r:id="rId842" o:title=""/>
          </v:shape>
          <o:OLEObject Type="Embed" ProgID="Equation.DSMT4" ShapeID="_x0000_i1466" DrawAspect="Content" ObjectID="_1685730062" r:id="rId843"/>
        </w:object>
      </w:r>
    </w:p>
    <w:p w14:paraId="19372F74" w14:textId="5CEAFCC4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2426BE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  <w:lang w:val="fr-FR"/>
        </w:rPr>
        <w:sym w:font="Wingdings 2" w:char="F097"/>
      </w:r>
      <w:r w:rsidRPr="002F06EF">
        <w:rPr>
          <w:rFonts w:ascii="Chu Van An" w:hAnsi="Chu Van An" w:cs="Chu Van An"/>
          <w:sz w:val="24"/>
          <w:szCs w:val="24"/>
        </w:rPr>
        <w:t xml:space="preserve">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785" w:dyaOrig="285" w14:anchorId="3C2B3F6E">
          <v:shape id="_x0000_i1467" type="#_x0000_t75" style="width:89.25pt;height:14.25pt" o:ole="">
            <v:imagedata r:id="rId844" o:title=""/>
          </v:shape>
          <o:OLEObject Type="Embed" ProgID="Equation.DSMT4" ShapeID="_x0000_i1467" DrawAspect="Content" ObjectID="_1685730063" r:id="rId845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vì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305" w:dyaOrig="285" w14:anchorId="622D241E">
          <v:shape id="_x0000_i1468" type="#_x0000_t75" style="width:65.25pt;height:14.25pt" o:ole="">
            <v:imagedata r:id="rId846" o:title=""/>
          </v:shape>
          <o:OLEObject Type="Embed" ProgID="Equation.DSMT4" ShapeID="_x0000_i1468" DrawAspect="Content" ObjectID="_1685730064" r:id="rId847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06EF2A4F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  <w:lang w:val="fr-FR"/>
        </w:rPr>
        <w:sym w:font="Wingdings 2" w:char="F097"/>
      </w:r>
      <w:r w:rsidRPr="002F06EF">
        <w:rPr>
          <w:rFonts w:ascii="Chu Van An" w:hAnsi="Chu Van An" w:cs="Chu Van An"/>
          <w:sz w:val="24"/>
          <w:szCs w:val="24"/>
        </w:rPr>
        <w:t xml:space="preserve">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3465" w:dyaOrig="285" w14:anchorId="78CF85D6">
          <v:shape id="_x0000_i1469" type="#_x0000_t75" style="width:173.25pt;height:14.25pt" o:ole="">
            <v:imagedata r:id="rId848" o:title=""/>
          </v:shape>
          <o:OLEObject Type="Embed" ProgID="Equation.DSMT4" ShapeID="_x0000_i1469" DrawAspect="Content" ObjectID="_1685730065" r:id="rId849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vì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320" w:dyaOrig="285" w14:anchorId="4C4E5502">
          <v:shape id="_x0000_i1470" type="#_x0000_t75" style="width:66pt;height:14.25pt" o:ole="">
            <v:imagedata r:id="rId850" o:title=""/>
          </v:shape>
          <o:OLEObject Type="Embed" ProgID="Equation.DSMT4" ShapeID="_x0000_i1470" DrawAspect="Content" ObjectID="_1685730066" r:id="rId851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2036BFBD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  <w:lang w:val="fr-FR"/>
        </w:rPr>
        <w:sym w:font="Wingdings 2" w:char="F097"/>
      </w:r>
      <w:r w:rsidRPr="002F06EF">
        <w:rPr>
          <w:rFonts w:ascii="Chu Van An" w:hAnsi="Chu Van An" w:cs="Chu Van An"/>
          <w:sz w:val="24"/>
          <w:szCs w:val="24"/>
        </w:rPr>
        <w:t xml:space="preserve">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695" w:dyaOrig="285" w14:anchorId="742007B6">
          <v:shape id="_x0000_i1471" type="#_x0000_t75" style="width:84.75pt;height:14.25pt" o:ole="">
            <v:imagedata r:id="rId852" o:title=""/>
          </v:shape>
          <o:OLEObject Type="Embed" ProgID="Equation.DSMT4" ShapeID="_x0000_i1471" DrawAspect="Content" ObjectID="_1685730067" r:id="rId853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945" w:dyaOrig="285" w14:anchorId="0BD4D718">
          <v:shape id="_x0000_i1472" type="#_x0000_t75" style="width:47.25pt;height:14.25pt" o:ole="">
            <v:imagedata r:id="rId854" o:title=""/>
          </v:shape>
          <o:OLEObject Type="Embed" ProgID="Equation.DSMT4" ShapeID="_x0000_i1472" DrawAspect="Content" ObjectID="_1685730068" r:id="rId855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vì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095" w:dyaOrig="315" w14:anchorId="7F4C5E80">
          <v:shape id="_x0000_i1473" type="#_x0000_t75" style="width:54.75pt;height:15.75pt" o:ole="">
            <v:imagedata r:id="rId856" o:title=""/>
          </v:shape>
          <o:OLEObject Type="Embed" ProgID="Equation.DSMT4" ShapeID="_x0000_i1473" DrawAspect="Content" ObjectID="_1685730069" r:id="rId857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6F66817C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  <w:lang w:val="fr-FR"/>
        </w:rPr>
        <w:lastRenderedPageBreak/>
        <w:sym w:font="Wingdings 2" w:char="F097"/>
      </w:r>
      <w:r w:rsidRPr="002F06EF">
        <w:rPr>
          <w:rFonts w:ascii="Chu Van An" w:hAnsi="Chu Van An" w:cs="Chu Van An"/>
          <w:sz w:val="24"/>
          <w:szCs w:val="24"/>
        </w:rPr>
        <w:t xml:space="preserve">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800" w:dyaOrig="285" w14:anchorId="2FD249D7">
          <v:shape id="_x0000_i1474" type="#_x0000_t75" style="width:90pt;height:14.25pt" o:ole="">
            <v:imagedata r:id="rId858" o:title=""/>
          </v:shape>
          <o:OLEObject Type="Embed" ProgID="Equation.DSMT4" ShapeID="_x0000_i1474" DrawAspect="Content" ObjectID="_1685730070" r:id="rId859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có nghiệm vì </w:t>
      </w:r>
      <w:r w:rsidRPr="002F06EF">
        <w:rPr>
          <w:rFonts w:ascii="Chu Van An" w:hAnsi="Chu Van An" w:cs="Chu Van An"/>
          <w:color w:val="000000"/>
          <w:position w:val="-14"/>
          <w:sz w:val="24"/>
          <w:szCs w:val="24"/>
        </w:rPr>
        <w:object w:dxaOrig="1440" w:dyaOrig="435" w14:anchorId="316781F7">
          <v:shape id="_x0000_i1475" type="#_x0000_t75" style="width:1in;height:21.75pt" o:ole="">
            <v:imagedata r:id="rId860" o:title=""/>
          </v:shape>
          <o:OLEObject Type="Embed" ProgID="Equation.DSMT4" ShapeID="_x0000_i1475" DrawAspect="Content" ObjectID="_1685730071" r:id="rId861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4A826B5B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2: </w:t>
      </w:r>
      <w:r w:rsidRPr="002F06EF">
        <w:rPr>
          <w:rFonts w:ascii="Chu Van An" w:hAnsi="Chu Van An" w:cs="Chu Van An"/>
        </w:rPr>
        <w:t xml:space="preserve">Nghiệm của phương trình </w:t>
      </w:r>
      <w:r w:rsidRPr="002F06EF">
        <w:rPr>
          <w:position w:val="-6"/>
        </w:rPr>
        <w:object w:dxaOrig="1506" w:dyaOrig="285" w14:anchorId="6AF1B7CB">
          <v:shape id="_x0000_i1476" type="#_x0000_t75" style="width:75pt;height:14.25pt" o:ole="">
            <v:imagedata r:id="rId862" o:title=""/>
          </v:shape>
          <o:OLEObject Type="Embed" ProgID="Equation.DSMT4" ShapeID="_x0000_i1476" DrawAspect="Content" ObjectID="_1685730072" r:id="rId863"/>
        </w:object>
      </w:r>
      <w:r w:rsidRPr="002F06EF">
        <w:rPr>
          <w:rFonts w:ascii="Chu Van An" w:hAnsi="Chu Van An" w:cs="Chu Van An"/>
        </w:rPr>
        <w:t>là:</w:t>
      </w:r>
    </w:p>
    <w:p w14:paraId="085D5EE6" w14:textId="77777777" w:rsidR="00741FA6" w:rsidRPr="002F06EF" w:rsidRDefault="00741FA6" w:rsidP="00741FA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F06EF">
        <w:rPr>
          <w:rFonts w:ascii="Chu Van An" w:hAnsi="Chu Van An" w:cs="Chu Van An"/>
          <w:b/>
          <w:color w:val="0000CC"/>
          <w:position w:val="-44"/>
          <w:sz w:val="24"/>
          <w:szCs w:val="24"/>
        </w:rPr>
        <w:object w:dxaOrig="1206" w:dyaOrig="988" w14:anchorId="5624E97F">
          <v:shape id="_x0000_i1477" type="#_x0000_t75" style="width:60pt;height:49.5pt" o:ole="">
            <v:imagedata r:id="rId864" o:title=""/>
          </v:shape>
          <o:OLEObject Type="Embed" ProgID="Equation.DSMT4" ShapeID="_x0000_i1477" DrawAspect="Content" ObjectID="_1685730073" r:id="rId865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b/>
          <w:color w:val="0000CC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F06EF">
        <w:rPr>
          <w:rFonts w:ascii="Chu Van An" w:hAnsi="Chu Van An" w:cs="Chu Van An"/>
          <w:b/>
          <w:color w:val="0000CC"/>
          <w:position w:val="-44"/>
          <w:sz w:val="24"/>
          <w:szCs w:val="24"/>
        </w:rPr>
        <w:object w:dxaOrig="1221" w:dyaOrig="1021" w14:anchorId="611E85A0">
          <v:shape id="_x0000_i1478" type="#_x0000_t75" style="width:60.75pt;height:51pt" o:ole="">
            <v:imagedata r:id="rId866" o:title=""/>
          </v:shape>
          <o:OLEObject Type="Embed" ProgID="Equation.DSMT4" ShapeID="_x0000_i1478" DrawAspect="Content" ObjectID="_1685730074" r:id="rId867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b/>
          <w:color w:val="0000CC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b/>
          <w:color w:val="0000CC"/>
          <w:position w:val="-44"/>
          <w:sz w:val="24"/>
          <w:szCs w:val="24"/>
        </w:rPr>
        <w:object w:dxaOrig="1356" w:dyaOrig="1021" w14:anchorId="6AF938D1">
          <v:shape id="_x0000_i1479" type="#_x0000_t75" style="width:67.5pt;height:51pt" o:ole="">
            <v:imagedata r:id="rId868" o:title=""/>
          </v:shape>
          <o:OLEObject Type="Embed" ProgID="Equation.DSMT4" ShapeID="_x0000_i1479" DrawAspect="Content" ObjectID="_1685730075" r:id="rId869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b/>
          <w:color w:val="0000CC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F06EF">
        <w:rPr>
          <w:rFonts w:ascii="Chu Van An" w:hAnsi="Chu Van An" w:cs="Chu Van An"/>
          <w:b/>
          <w:color w:val="0000CC"/>
          <w:position w:val="-44"/>
          <w:sz w:val="24"/>
          <w:szCs w:val="24"/>
        </w:rPr>
        <w:object w:dxaOrig="1373" w:dyaOrig="1021" w14:anchorId="7605A721">
          <v:shape id="_x0000_i1480" type="#_x0000_t75" style="width:69pt;height:51pt" o:ole="">
            <v:imagedata r:id="rId870" o:title=""/>
          </v:shape>
          <o:OLEObject Type="Embed" ProgID="Equation.DSMT4" ShapeID="_x0000_i1480" DrawAspect="Content" ObjectID="_1685730076" r:id="rId871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010E530F" w14:textId="35C841BE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D950E17" w14:textId="77777777" w:rsidR="00741FA6" w:rsidRPr="002F06EF" w:rsidRDefault="00741FA6" w:rsidP="00741FA6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2F06EF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2F06EF">
        <w:rPr>
          <w:rFonts w:ascii="Chu Van An" w:eastAsia="Calibri" w:hAnsi="Chu Van An" w:cs="Chu Van An"/>
          <w:b/>
          <w:sz w:val="24"/>
          <w:szCs w:val="24"/>
        </w:rPr>
        <w:t>họn</w:t>
      </w:r>
      <w:r w:rsidRPr="002F06EF">
        <w:rPr>
          <w:rFonts w:ascii="Chu Van An" w:eastAsia="Calibri" w:hAnsi="Chu Van An" w:cs="Chu Van An"/>
          <w:b/>
          <w:sz w:val="24"/>
          <w:szCs w:val="24"/>
        </w:rPr>
        <w:tab/>
      </w:r>
      <w:r w:rsidRPr="002F06EF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>.</w:t>
      </w:r>
    </w:p>
    <w:p w14:paraId="7A4A3F33" w14:textId="77777777" w:rsidR="00741FA6" w:rsidRPr="002F06EF" w:rsidRDefault="00741FA6" w:rsidP="00741FA6">
      <w:pPr>
        <w:spacing w:line="240" w:lineRule="auto"/>
        <w:ind w:left="992"/>
        <w:jc w:val="both"/>
        <w:rPr>
          <w:rFonts w:ascii="Chu Van An" w:hAnsi="Chu Van An" w:cs="Chu Van An"/>
          <w:position w:val="-24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Ta có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1506" w:dyaOrig="285" w14:anchorId="51E98AE8">
          <v:shape id="_x0000_i1481" type="#_x0000_t75" style="width:75pt;height:14.25pt" o:ole="">
            <v:imagedata r:id="rId862" o:title=""/>
          </v:shape>
          <o:OLEObject Type="Embed" ProgID="Equation.DSMT4" ShapeID="_x0000_i1481" DrawAspect="Content" ObjectID="_1685730077" r:id="rId872"/>
        </w:object>
      </w:r>
      <w:r w:rsidRPr="002F06EF">
        <w:rPr>
          <w:rFonts w:ascii="Chu Van An" w:hAnsi="Chu Van An" w:cs="Chu Van An"/>
          <w:position w:val="-28"/>
          <w:sz w:val="24"/>
          <w:szCs w:val="24"/>
        </w:rPr>
        <w:object w:dxaOrig="2142" w:dyaOrig="687" w14:anchorId="0782D21B">
          <v:shape id="_x0000_i1482" type="#_x0000_t75" style="width:107.25pt;height:34.5pt" o:ole="">
            <v:imagedata r:id="rId873" o:title=""/>
          </v:shape>
          <o:OLEObject Type="Embed" ProgID="Equation.DSMT4" ShapeID="_x0000_i1482" DrawAspect="Content" ObjectID="_1685730078" r:id="rId874"/>
        </w:object>
      </w:r>
      <w:r w:rsidRPr="002F06EF">
        <w:rPr>
          <w:rFonts w:ascii="Chu Van An" w:hAnsi="Chu Van An" w:cs="Chu Van An"/>
          <w:position w:val="-28"/>
          <w:sz w:val="24"/>
          <w:szCs w:val="24"/>
        </w:rPr>
        <w:object w:dxaOrig="2077" w:dyaOrig="687" w14:anchorId="40C317E5">
          <v:shape id="_x0000_i1483" type="#_x0000_t75" style="width:103.5pt;height:34.5pt" o:ole="">
            <v:imagedata r:id="rId875" o:title=""/>
          </v:shape>
          <o:OLEObject Type="Embed" ProgID="Equation.DSMT4" ShapeID="_x0000_i1483" DrawAspect="Content" ObjectID="_1685730079" r:id="rId876"/>
        </w:object>
      </w:r>
    </w:p>
    <w:p w14:paraId="0D6791BC" w14:textId="77777777" w:rsidR="00741FA6" w:rsidRPr="002F06EF" w:rsidRDefault="00741FA6" w:rsidP="00741FA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60"/>
          <w:sz w:val="24"/>
          <w:szCs w:val="24"/>
        </w:rPr>
        <w:object w:dxaOrig="2244" w:dyaOrig="1323" w14:anchorId="17788DFA">
          <v:shape id="_x0000_i1484" type="#_x0000_t75" style="width:112.5pt;height:66pt" o:ole="">
            <v:imagedata r:id="rId877" o:title=""/>
          </v:shape>
          <o:OLEObject Type="Embed" ProgID="Equation.DSMT4" ShapeID="_x0000_i1484" DrawAspect="Content" ObjectID="_1685730080" r:id="rId878"/>
        </w:object>
      </w:r>
      <w:r w:rsidRPr="002F06EF">
        <w:rPr>
          <w:rFonts w:ascii="Chu Van An" w:hAnsi="Chu Van An" w:cs="Chu Van An"/>
          <w:position w:val="-44"/>
          <w:sz w:val="24"/>
          <w:szCs w:val="24"/>
        </w:rPr>
        <w:object w:dxaOrig="2294" w:dyaOrig="1021" w14:anchorId="06EB64E0">
          <v:shape id="_x0000_i1485" type="#_x0000_t75" style="width:114.75pt;height:51pt" o:ole="">
            <v:imagedata r:id="rId879" o:title=""/>
          </v:shape>
          <o:OLEObject Type="Embed" ProgID="Equation.DSMT4" ShapeID="_x0000_i1485" DrawAspect="Content" ObjectID="_1685730081" r:id="rId880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594EA174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3: </w:t>
      </w:r>
      <w:r w:rsidRPr="002F06EF">
        <w:rPr>
          <w:rFonts w:ascii="Chu Van An" w:hAnsi="Chu Van An" w:cs="Chu Van An"/>
        </w:rPr>
        <w:t xml:space="preserve">Nghiệm của phương trình </w:t>
      </w:r>
      <w:r w:rsidRPr="002F06EF">
        <w:rPr>
          <w:position w:val="-8"/>
        </w:rPr>
        <w:object w:dxaOrig="2062" w:dyaOrig="357" w14:anchorId="0F898992">
          <v:shape id="_x0000_i1486" type="#_x0000_t75" style="width:102.75pt;height:18pt" o:ole="">
            <v:imagedata r:id="rId881" o:title=""/>
          </v:shape>
          <o:OLEObject Type="Embed" ProgID="Equation.DSMT4" ShapeID="_x0000_i1486" DrawAspect="Content" ObjectID="_1685730082" r:id="rId882"/>
        </w:object>
      </w:r>
      <w:r w:rsidRPr="002F06EF">
        <w:rPr>
          <w:rFonts w:ascii="Chu Van An" w:hAnsi="Chu Van An" w:cs="Chu Van An"/>
        </w:rPr>
        <w:t xml:space="preserve"> là:</w:t>
      </w:r>
    </w:p>
    <w:p w14:paraId="3894B5E9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2649" w:dyaOrig="645" w14:anchorId="2A6F4F40">
          <v:shape id="_x0000_i1487" type="#_x0000_t75" style="width:132.75pt;height:32.25pt" o:ole="">
            <v:imagedata r:id="rId883" o:title=""/>
          </v:shape>
          <o:OLEObject Type="Embed" ProgID="Equation.DSMT4" ShapeID="_x0000_i1487" DrawAspect="Content" ObjectID="_1685730083" r:id="rId884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2731" w:dyaOrig="645" w14:anchorId="0B402059">
          <v:shape id="_x0000_i1488" type="#_x0000_t75" style="width:136.5pt;height:32.25pt" o:ole="">
            <v:imagedata r:id="rId885" o:title=""/>
          </v:shape>
          <o:OLEObject Type="Embed" ProgID="Equation.DSMT4" ShapeID="_x0000_i1488" DrawAspect="Content" ObjectID="_1685730084" r:id="rId886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3C136C29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2524" w:dyaOrig="645" w14:anchorId="36259E7F">
          <v:shape id="_x0000_i1489" type="#_x0000_t75" style="width:126pt;height:32.25pt" o:ole="">
            <v:imagedata r:id="rId887" o:title=""/>
          </v:shape>
          <o:OLEObject Type="Embed" ProgID="Equation.DSMT4" ShapeID="_x0000_i1489" DrawAspect="Content" ObjectID="_1685730085" r:id="rId888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2833" w:dyaOrig="645" w14:anchorId="5C3E2F66">
          <v:shape id="_x0000_i1490" type="#_x0000_t75" style="width:141.75pt;height:32.25pt" o:ole="">
            <v:imagedata r:id="rId889" o:title=""/>
          </v:shape>
          <o:OLEObject Type="Embed" ProgID="Equation.DSMT4" ShapeID="_x0000_i1490" DrawAspect="Content" ObjectID="_1685730086" r:id="rId890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5029236E" w14:textId="2A97F9D9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5411830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Ta có </w:t>
      </w:r>
      <w:r w:rsidRPr="002F06EF">
        <w:rPr>
          <w:rFonts w:ascii="Chu Van An" w:hAnsi="Chu Van An" w:cs="Chu Van An"/>
          <w:position w:val="-8"/>
          <w:sz w:val="24"/>
          <w:szCs w:val="24"/>
        </w:rPr>
        <w:object w:dxaOrig="2062" w:dyaOrig="357" w14:anchorId="58AD3DE9">
          <v:shape id="_x0000_i1491" type="#_x0000_t75" style="width:102.75pt;height:18pt" o:ole="">
            <v:imagedata r:id="rId891" o:title=""/>
          </v:shape>
          <o:OLEObject Type="Embed" ProgID="Equation.DSMT4" ShapeID="_x0000_i1491" DrawAspect="Content" ObjectID="_1685730087" r:id="rId892"/>
        </w:objec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2637" w:dyaOrig="680" w14:anchorId="092CF607">
          <v:shape id="_x0000_i1492" type="#_x0000_t75" style="width:132pt;height:33.75pt" o:ole="">
            <v:imagedata r:id="rId893" o:title=""/>
          </v:shape>
          <o:OLEObject Type="Embed" ProgID="Equation.DSMT4" ShapeID="_x0000_i1492" DrawAspect="Content" ObjectID="_1685730088" r:id="rId894"/>
        </w:objec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3363" w:dyaOrig="611" w14:anchorId="1CE730FA">
          <v:shape id="_x0000_i1493" type="#_x0000_t75" style="width:168pt;height:30.75pt" o:ole="">
            <v:imagedata r:id="rId895" o:title=""/>
          </v:shape>
          <o:OLEObject Type="Embed" ProgID="Equation.DSMT4" ShapeID="_x0000_i1493" DrawAspect="Content" ObjectID="_1685730089" r:id="rId896"/>
        </w:object>
      </w:r>
      <w:r w:rsidRPr="002F06EF">
        <w:rPr>
          <w:rFonts w:ascii="Chu Van An" w:hAnsi="Chu Van An" w:cs="Chu Van An"/>
          <w:position w:val="-24"/>
          <w:sz w:val="24"/>
          <w:szCs w:val="24"/>
        </w:rPr>
        <w:t xml:space="preserve"> </w:t>
      </w:r>
      <w:r w:rsidRPr="002F06EF">
        <w:rPr>
          <w:rFonts w:ascii="Chu Van An" w:hAnsi="Chu Van An" w:cs="Chu Van An"/>
          <w:position w:val="-28"/>
          <w:sz w:val="24"/>
          <w:szCs w:val="24"/>
        </w:rPr>
        <w:object w:dxaOrig="2222" w:dyaOrig="680" w14:anchorId="6C4EB6C4">
          <v:shape id="_x0000_i1494" type="#_x0000_t75" style="width:111pt;height:33.75pt" o:ole="">
            <v:imagedata r:id="rId897" o:title=""/>
          </v:shape>
          <o:OLEObject Type="Embed" ProgID="Equation.DSMT4" ShapeID="_x0000_i1494" DrawAspect="Content" ObjectID="_1685730090" r:id="rId898"/>
        </w:object>
      </w:r>
      <w:r w:rsidRPr="002F06EF">
        <w:rPr>
          <w:rFonts w:ascii="Chu Van An" w:hAnsi="Chu Van An" w:cs="Chu Van An"/>
          <w:position w:val="-60"/>
          <w:sz w:val="24"/>
          <w:szCs w:val="24"/>
        </w:rPr>
        <w:object w:dxaOrig="4331" w:dyaOrig="1325" w14:anchorId="22C67624">
          <v:shape id="_x0000_i1495" type="#_x0000_t75" style="width:216.75pt;height:66pt" o:ole="">
            <v:imagedata r:id="rId899" o:title=""/>
          </v:shape>
          <o:OLEObject Type="Embed" ProgID="Equation.DSMT4" ShapeID="_x0000_i1495" DrawAspect="Content" ObjectID="_1685730091" r:id="rId900"/>
        </w:object>
      </w:r>
      <w:r w:rsidRPr="002F06EF">
        <w:rPr>
          <w:rFonts w:ascii="Chu Van An" w:hAnsi="Chu Van An" w:cs="Chu Van An"/>
          <w:sz w:val="24"/>
          <w:szCs w:val="24"/>
        </w:rPr>
        <w:t>,</w:t>
      </w:r>
      <w:r w:rsidRPr="002F06EF">
        <w:rPr>
          <w:rFonts w:ascii="Chu Van An" w:hAnsi="Chu Van An" w:cs="Chu Van An"/>
          <w:position w:val="-14"/>
          <w:sz w:val="24"/>
          <w:szCs w:val="24"/>
        </w:rPr>
        <w:object w:dxaOrig="783" w:dyaOrig="403" w14:anchorId="32AEFD26">
          <v:shape id="_x0000_i1496" type="#_x0000_t75" style="width:39pt;height:20.25pt" o:ole="">
            <v:imagedata r:id="rId901" o:title=""/>
          </v:shape>
          <o:OLEObject Type="Embed" ProgID="Equation.DSMT4" ShapeID="_x0000_i1496" DrawAspect="Content" ObjectID="_1685730092" r:id="rId902"/>
        </w:object>
      </w:r>
    </w:p>
    <w:p w14:paraId="3D49D27D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4: </w:t>
      </w:r>
      <w:r w:rsidRPr="002F06EF">
        <w:rPr>
          <w:rFonts w:ascii="Chu Van An" w:hAnsi="Chu Van An" w:cs="Chu Van An"/>
        </w:rPr>
        <w:t xml:space="preserve">Cho phương trình </w:t>
      </w:r>
      <w:r w:rsidRPr="002F06EF">
        <w:rPr>
          <w:position w:val="-6"/>
        </w:rPr>
        <w:object w:dxaOrig="1490" w:dyaOrig="270" w14:anchorId="7E326BE0">
          <v:shape id="_x0000_i1497" type="#_x0000_t75" style="width:74.25pt;height:13.5pt" o:ole="">
            <v:imagedata r:id="rId903" o:title=""/>
          </v:shape>
          <o:OLEObject Type="Embed" ProgID="Equation.DSMT4" ShapeID="_x0000_i1497" DrawAspect="Content" ObjectID="_1685730093" r:id="rId904"/>
        </w:object>
      </w:r>
      <w:r w:rsidRPr="002F06EF">
        <w:rPr>
          <w:rFonts w:ascii="Chu Van An" w:hAnsi="Chu Van An" w:cs="Chu Van An"/>
        </w:rPr>
        <w:t xml:space="preserve"> có hai họ nghiệm dạng </w:t>
      </w:r>
      <w:r w:rsidRPr="002F06EF">
        <w:rPr>
          <w:position w:val="-6"/>
        </w:rPr>
        <w:object w:dxaOrig="1180" w:dyaOrig="280" w14:anchorId="6F615EBE">
          <v:shape id="_x0000_i1498" type="#_x0000_t75" style="width:59.25pt;height:14.25pt" o:ole="">
            <v:imagedata r:id="rId905" o:title=""/>
          </v:shape>
          <o:OLEObject Type="Embed" ProgID="Equation.DSMT4" ShapeID="_x0000_i1498" DrawAspect="Content" ObjectID="_1685730094" r:id="rId906"/>
        </w:object>
      </w:r>
      <w:r w:rsidRPr="002F06EF">
        <w:rPr>
          <w:rFonts w:ascii="Chu Van An" w:hAnsi="Chu Van An" w:cs="Chu Van An"/>
        </w:rPr>
        <w:t xml:space="preserve"> và </w:t>
      </w:r>
      <w:r w:rsidRPr="002F06EF">
        <w:rPr>
          <w:position w:val="-6"/>
        </w:rPr>
        <w:object w:dxaOrig="1180" w:dyaOrig="280" w14:anchorId="057C8E4C">
          <v:shape id="_x0000_i1499" type="#_x0000_t75" style="width:59.25pt;height:14.25pt" o:ole="">
            <v:imagedata r:id="rId907" o:title=""/>
          </v:shape>
          <o:OLEObject Type="Embed" ProgID="Equation.DSMT4" ShapeID="_x0000_i1499" DrawAspect="Content" ObjectID="_1685730095" r:id="rId908"/>
        </w:object>
      </w:r>
      <w:r w:rsidRPr="002F06EF">
        <w:rPr>
          <w:rFonts w:ascii="Chu Van An" w:hAnsi="Chu Van An" w:cs="Chu Van An"/>
        </w:rPr>
        <w:t xml:space="preserve">, </w:t>
      </w:r>
      <w:r w:rsidRPr="002F06EF">
        <w:rPr>
          <w:position w:val="-10"/>
        </w:rPr>
        <w:object w:dxaOrig="1140" w:dyaOrig="320" w14:anchorId="166BA30C">
          <v:shape id="_x0000_i1500" type="#_x0000_t75" style="width:57pt;height:15.75pt" o:ole="">
            <v:imagedata r:id="rId909" o:title=""/>
          </v:shape>
          <o:OLEObject Type="Embed" ProgID="Equation.DSMT4" ShapeID="_x0000_i1500" DrawAspect="Content" ObjectID="_1685730096" r:id="rId910"/>
        </w:object>
      </w:r>
      <w:r w:rsidRPr="002F06EF">
        <w:rPr>
          <w:rFonts w:ascii="Chu Van An" w:hAnsi="Chu Van An" w:cs="Chu Van An"/>
        </w:rPr>
        <w:t>. Khẳng định nào sau đây đúng?</w:t>
      </w:r>
    </w:p>
    <w:p w14:paraId="541CD236" w14:textId="77777777" w:rsidR="00741FA6" w:rsidRPr="002F06EF" w:rsidRDefault="00741FA6" w:rsidP="00741FA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960" w:dyaOrig="620" w14:anchorId="3A5AC7FF">
          <v:shape id="_x0000_i1501" type="#_x0000_t75" style="width:48pt;height:30.75pt" o:ole="">
            <v:imagedata r:id="rId911" o:title=""/>
          </v:shape>
          <o:OLEObject Type="Embed" ProgID="Equation.DSMT4" ShapeID="_x0000_i1501" DrawAspect="Content" ObjectID="_1685730097" r:id="rId912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1080" w:dyaOrig="620" w14:anchorId="47B743CC">
          <v:shape id="_x0000_i1502" type="#_x0000_t75" style="width:54pt;height:30.75pt" o:ole="">
            <v:imagedata r:id="rId913" o:title=""/>
          </v:shape>
          <o:OLEObject Type="Embed" ProgID="Equation.DSMT4" ShapeID="_x0000_i1502" DrawAspect="Content" ObjectID="_1685730098" r:id="rId914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920" w:dyaOrig="280" w14:anchorId="5CB0D1DC">
          <v:shape id="_x0000_i1503" type="#_x0000_t75" style="width:45.75pt;height:14.25pt" o:ole="">
            <v:imagedata r:id="rId915" o:title=""/>
          </v:shape>
          <o:OLEObject Type="Embed" ProgID="Equation.DSMT4" ShapeID="_x0000_i1503" DrawAspect="Content" ObjectID="_1685730099" r:id="rId916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1080" w:dyaOrig="620" w14:anchorId="066FBC38">
          <v:shape id="_x0000_i1504" type="#_x0000_t75" style="width:54pt;height:30.75pt" o:ole="">
            <v:imagedata r:id="rId917" o:title=""/>
          </v:shape>
          <o:OLEObject Type="Embed" ProgID="Equation.DSMT4" ShapeID="_x0000_i1504" DrawAspect="Content" ObjectID="_1685730100" r:id="rId918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70B9426C" w14:textId="21C01F07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E361D27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>Ta có</w:t>
      </w:r>
    </w:p>
    <w:p w14:paraId="4D0914A5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28"/>
          <w:sz w:val="24"/>
          <w:szCs w:val="24"/>
        </w:rPr>
        <w:object w:dxaOrig="7671" w:dyaOrig="670" w14:anchorId="079454EA">
          <v:shape id="_x0000_i1505" type="#_x0000_t75" style="width:383.25pt;height:33.75pt" o:ole="">
            <v:imagedata r:id="rId919" o:title=""/>
          </v:shape>
          <o:OLEObject Type="Embed" ProgID="Equation.DSMT4" ShapeID="_x0000_i1505" DrawAspect="Content" ObjectID="_1685730101" r:id="rId920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7069CF9C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60"/>
          <w:sz w:val="24"/>
          <w:szCs w:val="24"/>
        </w:rPr>
        <w:object w:dxaOrig="4599" w:dyaOrig="1320" w14:anchorId="608A3AB2">
          <v:shape id="_x0000_i1506" type="#_x0000_t75" style="width:230.25pt;height:66pt" o:ole="">
            <v:imagedata r:id="rId921" o:title=""/>
          </v:shape>
          <o:OLEObject Type="Embed" ProgID="Equation.DSMT4" ShapeID="_x0000_i1506" DrawAspect="Content" ObjectID="_1685730102" r:id="rId922"/>
        </w:object>
      </w:r>
    </w:p>
    <w:p w14:paraId="264E936D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lastRenderedPageBreak/>
        <w:t xml:space="preserve">Vậy </w: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960" w:dyaOrig="620" w14:anchorId="31FAA684">
          <v:shape id="_x0000_i1507" type="#_x0000_t75" style="width:48pt;height:30.75pt" o:ole="">
            <v:imagedata r:id="rId923" o:title=""/>
          </v:shape>
          <o:OLEObject Type="Embed" ProgID="Equation.DSMT4" ShapeID="_x0000_i1507" DrawAspect="Content" ObjectID="_1685730103" r:id="rId924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2F7A8AE6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5: </w:t>
      </w:r>
      <w:r w:rsidRPr="002F06EF">
        <w:rPr>
          <w:rFonts w:ascii="Chu Van An" w:hAnsi="Chu Van An" w:cs="Chu Van An"/>
        </w:rPr>
        <w:t xml:space="preserve">Phương trình </w:t>
      </w:r>
      <w:r w:rsidRPr="002F06EF">
        <w:rPr>
          <w:position w:val="-8"/>
        </w:rPr>
        <w:object w:dxaOrig="1820" w:dyaOrig="360" w14:anchorId="77D2E659">
          <v:shape id="_x0000_i1508" type="#_x0000_t75" style="width:90.75pt;height:18pt" o:ole="">
            <v:imagedata r:id="rId925" o:title=""/>
          </v:shape>
          <o:OLEObject Type="Embed" ProgID="Equation.DSMT4" ShapeID="_x0000_i1508" DrawAspect="Content" ObjectID="_1685730104" r:id="rId926"/>
        </w:object>
      </w:r>
      <w:r w:rsidRPr="002F06EF">
        <w:rPr>
          <w:rFonts w:ascii="Chu Van An" w:hAnsi="Chu Van An" w:cs="Chu Van An"/>
        </w:rPr>
        <w:t xml:space="preserve"> có nghiệm là</w:t>
      </w:r>
    </w:p>
    <w:p w14:paraId="0B2F6C47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F06EF">
        <w:rPr>
          <w:rFonts w:ascii="Chu Van An" w:hAnsi="Chu Van An" w:cs="Chu Van An"/>
          <w:noProof/>
          <w:position w:val="-24"/>
          <w:sz w:val="24"/>
          <w:szCs w:val="24"/>
          <w:lang w:eastAsia="vi-VN"/>
        </w:rPr>
        <w:object w:dxaOrig="2799" w:dyaOrig="620" w14:anchorId="70DBE0B6">
          <v:shape id="_x0000_i1509" type="#_x0000_t75" style="width:140.25pt;height:30.75pt" o:ole="">
            <v:imagedata r:id="rId927" o:title=""/>
          </v:shape>
          <o:OLEObject Type="Embed" ProgID="Equation.DSMT4" ShapeID="_x0000_i1509" DrawAspect="Content" ObjectID="_1685730105" r:id="rId928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F06EF">
        <w:rPr>
          <w:rFonts w:ascii="Chu Van An" w:hAnsi="Chu Van An" w:cs="Chu Van An"/>
          <w:noProof/>
          <w:position w:val="-24"/>
          <w:sz w:val="24"/>
          <w:szCs w:val="24"/>
          <w:lang w:eastAsia="vi-VN"/>
        </w:rPr>
        <w:object w:dxaOrig="2799" w:dyaOrig="620" w14:anchorId="3E48940A">
          <v:shape id="_x0000_i1510" type="#_x0000_t75" style="width:140.25pt;height:30.75pt" o:ole="">
            <v:imagedata r:id="rId929" o:title=""/>
          </v:shape>
          <o:OLEObject Type="Embed" ProgID="Equation.DSMT4" ShapeID="_x0000_i1510" DrawAspect="Content" ObjectID="_1685730106" r:id="rId930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3559A7A6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F06EF">
        <w:rPr>
          <w:rFonts w:ascii="Chu Van An" w:hAnsi="Chu Van An" w:cs="Chu Van An"/>
          <w:noProof/>
          <w:position w:val="-24"/>
          <w:sz w:val="24"/>
          <w:szCs w:val="24"/>
          <w:lang w:eastAsia="vi-VN"/>
        </w:rPr>
        <w:object w:dxaOrig="2380" w:dyaOrig="620" w14:anchorId="01640918">
          <v:shape id="_x0000_i1511" type="#_x0000_t75" style="width:119.25pt;height:30.75pt" o:ole="">
            <v:imagedata r:id="rId931" o:title=""/>
          </v:shape>
          <o:OLEObject Type="Embed" ProgID="Equation.DSMT4" ShapeID="_x0000_i1511" DrawAspect="Content" ObjectID="_1685730107" r:id="rId932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D</w:t>
      </w:r>
      <w:r w:rsidRPr="002F06EF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2F06EF">
        <w:rPr>
          <w:rFonts w:ascii="Chu Van An" w:hAnsi="Chu Van An" w:cs="Chu Van An"/>
          <w:noProof/>
          <w:position w:val="-24"/>
          <w:sz w:val="24"/>
          <w:szCs w:val="24"/>
          <w:lang w:eastAsia="vi-VN"/>
        </w:rPr>
        <w:object w:dxaOrig="2640" w:dyaOrig="620" w14:anchorId="75BD9FCD">
          <v:shape id="_x0000_i1512" type="#_x0000_t75" style="width:132pt;height:30.75pt" o:ole="">
            <v:imagedata r:id="rId933" o:title=""/>
          </v:shape>
          <o:OLEObject Type="Embed" ProgID="Equation.DSMT4" ShapeID="_x0000_i1512" DrawAspect="Content" ObjectID="_1685730108" r:id="rId934"/>
        </w:object>
      </w:r>
      <w:r w:rsidRPr="002F06EF">
        <w:rPr>
          <w:rFonts w:ascii="Chu Van An" w:hAnsi="Chu Van An" w:cs="Chu Van An"/>
          <w:noProof/>
          <w:sz w:val="24"/>
          <w:szCs w:val="24"/>
          <w:lang w:eastAsia="vi-VN"/>
        </w:rPr>
        <w:t>.</w:t>
      </w:r>
    </w:p>
    <w:p w14:paraId="4B816C90" w14:textId="76580E29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F2EA14F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2F06EF">
        <w:rPr>
          <w:rFonts w:ascii="Chu Van An" w:hAnsi="Chu Van An" w:cs="Chu Van An"/>
          <w:b/>
          <w:color w:val="000099"/>
          <w:sz w:val="24"/>
          <w:szCs w:val="24"/>
          <w:u w:val="single"/>
        </w:rPr>
        <w:t>C</w:t>
      </w:r>
      <w:r w:rsidRPr="002F06EF">
        <w:rPr>
          <w:rFonts w:ascii="Chu Van An" w:hAnsi="Chu Van An" w:cs="Chu Van An"/>
          <w:b/>
          <w:color w:val="000099"/>
          <w:sz w:val="24"/>
          <w:szCs w:val="24"/>
        </w:rPr>
        <w:t>họn</w:t>
      </w:r>
      <w:r w:rsidRPr="002F06EF">
        <w:rPr>
          <w:rFonts w:ascii="Chu Van An" w:hAnsi="Chu Van An" w:cs="Chu Van An"/>
          <w:b/>
          <w:color w:val="000099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7AEF3B19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Phương trình tương đương với: </w: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5120" w:dyaOrig="680" w14:anchorId="06A8839F">
          <v:shape id="_x0000_i1513" type="#_x0000_t75" style="width:255.75pt;height:33.75pt" o:ole="">
            <v:imagedata r:id="rId935" o:title=""/>
          </v:shape>
          <o:OLEObject Type="Embed" ProgID="Equation.DSMT4" ShapeID="_x0000_i1513" DrawAspect="Content" ObjectID="_1685730109" r:id="rId936"/>
        </w:object>
      </w:r>
    </w:p>
    <w:p w14:paraId="46BB2166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60"/>
          <w:sz w:val="24"/>
          <w:szCs w:val="24"/>
        </w:rPr>
        <w:object w:dxaOrig="6700" w:dyaOrig="1320" w14:anchorId="09CE2B6E">
          <v:shape id="_x0000_i1514" type="#_x0000_t75" style="width:336pt;height:66pt" o:ole="">
            <v:imagedata r:id="rId937" o:title=""/>
          </v:shape>
          <o:OLEObject Type="Embed" ProgID="Equation.DSMT4" ShapeID="_x0000_i1514" DrawAspect="Content" ObjectID="_1685730110" r:id="rId938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13FD0E83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6: </w:t>
      </w:r>
      <w:r w:rsidRPr="002F06EF">
        <w:rPr>
          <w:rFonts w:ascii="Chu Van An" w:hAnsi="Chu Van An" w:cs="Chu Van An"/>
          <w:lang w:val="vi-VN"/>
        </w:rPr>
        <w:t>Phương trình nào trong số các phương trình sau có nghiệm?</w:t>
      </w:r>
    </w:p>
    <w:p w14:paraId="6E2283DD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1215" w:dyaOrig="285" w14:anchorId="4564C512">
          <v:shape id="_x0000_i1515" type="#_x0000_t75" style="width:60.75pt;height:14.25pt" o:ole="">
            <v:imagedata r:id="rId939" o:title=""/>
          </v:shape>
          <o:OLEObject Type="Embed" ProgID="Equation.DSMT4" ShapeID="_x0000_i1515" DrawAspect="Content" ObjectID="_1685730111" r:id="rId940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885" w:dyaOrig="285" w14:anchorId="45E92086">
          <v:shape id="_x0000_i1516" type="#_x0000_t75" style="width:44.25pt;height:14.25pt" o:ole="">
            <v:imagedata r:id="rId941" o:title=""/>
          </v:shape>
          <o:OLEObject Type="Embed" ProgID="Equation.DSMT4" ShapeID="_x0000_i1516" DrawAspect="Content" ObjectID="_1685730112" r:id="rId942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D29B20B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1800" w:dyaOrig="285" w14:anchorId="1B919E7B">
          <v:shape id="_x0000_i1517" type="#_x0000_t75" style="width:90pt;height:14.25pt" o:ole="">
            <v:imagedata r:id="rId943" o:title=""/>
          </v:shape>
          <o:OLEObject Type="Embed" ProgID="Equation.DSMT4" ShapeID="_x0000_i1517" DrawAspect="Content" ObjectID="_1685730113" r:id="rId944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1695" w:dyaOrig="285" w14:anchorId="3C799A71">
          <v:shape id="_x0000_i1518" type="#_x0000_t75" style="width:84.75pt;height:14.25pt" o:ole="">
            <v:imagedata r:id="rId945" o:title=""/>
          </v:shape>
          <o:OLEObject Type="Embed" ProgID="Equation.DSMT4" ShapeID="_x0000_i1518" DrawAspect="Content" ObjectID="_1685730114" r:id="rId946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3A0141C" w14:textId="25587E26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302DEB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position w:val="-10"/>
          <w:sz w:val="24"/>
          <w:szCs w:val="24"/>
          <w:lang w:val="vi-VN"/>
        </w:rPr>
      </w:pPr>
      <w:r w:rsidRPr="002F06EF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1860" w:dyaOrig="285" w14:anchorId="2026BF03">
          <v:shape id="_x0000_i1519" type="#_x0000_t75" style="width:93pt;height:14.25pt" o:ole="">
            <v:imagedata r:id="rId947" o:title=""/>
          </v:shape>
          <o:OLEObject Type="Embed" ProgID="Equation.DSMT4" ShapeID="_x0000_i1519" DrawAspect="Content" ObjectID="_1685730115" r:id="rId948"/>
        </w:object>
      </w:r>
      <w:r w:rsidRPr="002F06EF">
        <w:rPr>
          <w:rFonts w:ascii="Chu Van An" w:hAnsi="Chu Van An" w:cs="Chu Van An"/>
          <w:position w:val="-10"/>
          <w:sz w:val="24"/>
          <w:szCs w:val="24"/>
          <w:lang w:val="vi-VN"/>
        </w:rPr>
        <w:t xml:space="preserve"> </w:t>
      </w:r>
      <w:r w:rsidRPr="002F06EF">
        <w:rPr>
          <w:rFonts w:ascii="Chu Van An" w:hAnsi="Chu Van An" w:cs="Chu Van An"/>
          <w:sz w:val="24"/>
          <w:szCs w:val="24"/>
          <w:lang w:val="vi-VN"/>
        </w:rPr>
        <w:t xml:space="preserve">có nghiệm khi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1155" w:dyaOrig="315" w14:anchorId="097AA764">
          <v:shape id="_x0000_i1520" type="#_x0000_t75" style="width:57.75pt;height:15.75pt" o:ole="">
            <v:imagedata r:id="rId949" o:title=""/>
          </v:shape>
          <o:OLEObject Type="Embed" ProgID="Equation.DSMT4" ShapeID="_x0000_i1520" DrawAspect="Content" ObjectID="_1685730116" r:id="rId950"/>
        </w:object>
      </w:r>
      <w:r w:rsidRPr="002F06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665E6F9A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position w:val="-10"/>
          <w:sz w:val="24"/>
          <w:szCs w:val="24"/>
          <w:lang w:val="vi-VN"/>
        </w:rPr>
      </w:pPr>
      <w:r w:rsidRPr="002F06EF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885" w:dyaOrig="285" w14:anchorId="41745DE0">
          <v:shape id="_x0000_i1521" type="#_x0000_t75" style="width:44.25pt;height:14.25pt" o:ole="">
            <v:imagedata r:id="rId951" o:title=""/>
          </v:shape>
          <o:OLEObject Type="Embed" ProgID="Equation.DSMT4" ShapeID="_x0000_i1521" DrawAspect="Content" ObjectID="_1685730117" r:id="rId952"/>
        </w:object>
      </w:r>
      <w:r w:rsidRPr="002F06EF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855" w:dyaOrig="225" w14:anchorId="28423D35">
          <v:shape id="_x0000_i1522" type="#_x0000_t75" style="width:42.75pt;height:11.25pt" o:ole="">
            <v:imagedata r:id="rId953" o:title=""/>
          </v:shape>
          <o:OLEObject Type="Embed" ProgID="Equation.DSMT4" ShapeID="_x0000_i1522" DrawAspect="Content" ObjectID="_1685730118" r:id="rId954"/>
        </w:object>
      </w:r>
      <w:r w:rsidRPr="002F06EF">
        <w:rPr>
          <w:rFonts w:ascii="Chu Van An" w:hAnsi="Chu Van An" w:cs="Chu Van An"/>
          <w:position w:val="-10"/>
          <w:sz w:val="24"/>
          <w:szCs w:val="24"/>
          <w:lang w:val="vi-VN"/>
        </w:rPr>
        <w:t xml:space="preserve"> </w:t>
      </w:r>
      <w:r w:rsidRPr="002F06EF">
        <w:rPr>
          <w:rFonts w:ascii="Chu Van An" w:hAnsi="Chu Van An" w:cs="Chu Van An"/>
          <w:sz w:val="24"/>
          <w:szCs w:val="24"/>
          <w:lang w:val="vi-VN"/>
        </w:rPr>
        <w:t xml:space="preserve">có nghiệm khi </w:t>
      </w:r>
      <w:r w:rsidRPr="002F06EF">
        <w:rPr>
          <w:rFonts w:ascii="Chu Van An" w:hAnsi="Chu Van An" w:cs="Chu Van An"/>
          <w:position w:val="-14"/>
          <w:sz w:val="24"/>
          <w:szCs w:val="24"/>
        </w:rPr>
        <w:object w:dxaOrig="600" w:dyaOrig="405" w14:anchorId="1032E423">
          <v:shape id="_x0000_i1523" type="#_x0000_t75" style="width:30pt;height:20.25pt" o:ole="">
            <v:imagedata r:id="rId955" o:title=""/>
          </v:shape>
          <o:OLEObject Type="Embed" ProgID="Equation.DSMT4" ShapeID="_x0000_i1523" DrawAspect="Content" ObjectID="_1685730119" r:id="rId956"/>
        </w:object>
      </w:r>
      <w:r w:rsidRPr="002F06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4FEC61FA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F06EF">
        <w:rPr>
          <w:rFonts w:ascii="Chu Van An" w:hAnsi="Chu Van An" w:cs="Chu Van An"/>
          <w:sz w:val="24"/>
          <w:szCs w:val="24"/>
          <w:lang w:val="vi-VN"/>
        </w:rPr>
        <w:t xml:space="preserve">Vậy phương trình: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1800" w:dyaOrig="285" w14:anchorId="0B66C9F1">
          <v:shape id="_x0000_i1524" type="#_x0000_t75" style="width:90pt;height:14.25pt" o:ole="">
            <v:imagedata r:id="rId957" o:title=""/>
          </v:shape>
          <o:OLEObject Type="Embed" ProgID="Equation.DSMT4" ShapeID="_x0000_i1524" DrawAspect="Content" ObjectID="_1685730120" r:id="rId958"/>
        </w:object>
      </w:r>
      <w:r w:rsidRPr="002F06EF">
        <w:rPr>
          <w:rFonts w:ascii="Chu Van An" w:hAnsi="Chu Van An" w:cs="Chu Van An"/>
          <w:position w:val="-10"/>
          <w:sz w:val="24"/>
          <w:szCs w:val="24"/>
          <w:lang w:val="vi-VN"/>
        </w:rPr>
        <w:t xml:space="preserve"> </w:t>
      </w:r>
      <w:r w:rsidRPr="002F06EF">
        <w:rPr>
          <w:rFonts w:ascii="Chu Van An" w:hAnsi="Chu Van An" w:cs="Chu Van An"/>
          <w:sz w:val="24"/>
          <w:szCs w:val="24"/>
          <w:lang w:val="vi-VN"/>
        </w:rPr>
        <w:t xml:space="preserve">có nghiệm vì </w:t>
      </w:r>
      <w:r w:rsidRPr="002F06EF">
        <w:rPr>
          <w:rFonts w:ascii="Chu Van An" w:hAnsi="Chu Van An" w:cs="Chu Van An"/>
          <w:position w:val="-14"/>
          <w:sz w:val="24"/>
          <w:szCs w:val="24"/>
        </w:rPr>
        <w:object w:dxaOrig="1440" w:dyaOrig="435" w14:anchorId="015DD103">
          <v:shape id="_x0000_i1525" type="#_x0000_t75" style="width:1in;height:21.75pt" o:ole="">
            <v:imagedata r:id="rId959" o:title=""/>
          </v:shape>
          <o:OLEObject Type="Embed" ProgID="Equation.DSMT4" ShapeID="_x0000_i1525" DrawAspect="Content" ObjectID="_1685730121" r:id="rId960"/>
        </w:object>
      </w:r>
      <w:r w:rsidRPr="002F06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3A779767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7: </w:t>
      </w:r>
      <w:r w:rsidRPr="002F06EF">
        <w:rPr>
          <w:rFonts w:ascii="Chu Van An" w:hAnsi="Chu Van An" w:cs="Chu Van An"/>
        </w:rPr>
        <w:t xml:space="preserve">Phương trình </w:t>
      </w:r>
      <w:r w:rsidRPr="002F06EF">
        <w:rPr>
          <w:position w:val="-10"/>
        </w:rPr>
        <w:object w:dxaOrig="2925" w:dyaOrig="375" w14:anchorId="072804E2">
          <v:shape id="_x0000_i1526" type="#_x0000_t75" style="width:146.25pt;height:18.75pt" o:ole="">
            <v:imagedata r:id="rId961" o:title=""/>
          </v:shape>
          <o:OLEObject Type="Embed" ProgID="Equation.DSMT4" ShapeID="_x0000_i1526" DrawAspect="Content" ObjectID="_1685730122" r:id="rId962"/>
        </w:object>
      </w:r>
      <w:r w:rsidRPr="002F06EF">
        <w:rPr>
          <w:rFonts w:ascii="Chu Van An" w:hAnsi="Chu Van An" w:cs="Chu Van An"/>
        </w:rPr>
        <w:t xml:space="preserve"> có nghiệm là</w:t>
      </w:r>
    </w:p>
    <w:p w14:paraId="18F80D42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F06EF">
        <w:rPr>
          <w:rFonts w:ascii="Chu Van An" w:hAnsi="Chu Van An" w:cs="Chu Van An"/>
          <w:position w:val="-60"/>
          <w:sz w:val="24"/>
          <w:szCs w:val="24"/>
        </w:rPr>
        <w:object w:dxaOrig="1380" w:dyaOrig="1320" w14:anchorId="25500CB3">
          <v:shape id="_x0000_i1527" type="#_x0000_t75" style="width:69pt;height:66pt" o:ole="">
            <v:imagedata r:id="rId963" o:title=""/>
          </v:shape>
          <o:OLEObject Type="Embed" ProgID="Equation.DSMT4" ShapeID="_x0000_i1527" DrawAspect="Content" ObjectID="_1685730123" r:id="rId964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position w:val="-60"/>
          <w:sz w:val="24"/>
          <w:szCs w:val="24"/>
        </w:rPr>
        <w:object w:dxaOrig="1395" w:dyaOrig="1320" w14:anchorId="0B03EFA8">
          <v:shape id="_x0000_i1528" type="#_x0000_t75" style="width:69.75pt;height:66pt" o:ole="">
            <v:imagedata r:id="rId965" o:title=""/>
          </v:shape>
          <o:OLEObject Type="Embed" ProgID="Equation.DSMT4" ShapeID="_x0000_i1528" DrawAspect="Content" ObjectID="_1685730124" r:id="rId966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F06EF">
        <w:rPr>
          <w:rFonts w:ascii="Chu Van An" w:hAnsi="Chu Van An" w:cs="Chu Van An"/>
          <w:position w:val="-60"/>
          <w:sz w:val="24"/>
          <w:szCs w:val="24"/>
        </w:rPr>
        <w:object w:dxaOrig="1380" w:dyaOrig="1320" w14:anchorId="310DB9D7">
          <v:shape id="_x0000_i1529" type="#_x0000_t75" style="width:69pt;height:66pt" o:ole="">
            <v:imagedata r:id="rId967" o:title=""/>
          </v:shape>
          <o:OLEObject Type="Embed" ProgID="Equation.DSMT4" ShapeID="_x0000_i1529" DrawAspect="Content" ObjectID="_1685730125" r:id="rId968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F06EF">
        <w:rPr>
          <w:rFonts w:ascii="Chu Van An" w:hAnsi="Chu Van An" w:cs="Chu Van An"/>
          <w:position w:val="-60"/>
          <w:sz w:val="24"/>
          <w:szCs w:val="24"/>
        </w:rPr>
        <w:object w:dxaOrig="1365" w:dyaOrig="1320" w14:anchorId="769F38F8">
          <v:shape id="_x0000_i1530" type="#_x0000_t75" style="width:68.25pt;height:66pt" o:ole="">
            <v:imagedata r:id="rId969" o:title=""/>
          </v:shape>
          <o:OLEObject Type="Embed" ProgID="Equation.DSMT4" ShapeID="_x0000_i1530" DrawAspect="Content" ObjectID="_1685730126" r:id="rId970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F215159" w14:textId="569B4B70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C3AC243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8: </w:t>
      </w:r>
      <w:r w:rsidRPr="002F06EF">
        <w:rPr>
          <w:rFonts w:ascii="Chu Van An" w:hAnsi="Chu Van An" w:cs="Chu Van An"/>
        </w:rPr>
        <w:t xml:space="preserve">Số nghiệm của phương trình </w:t>
      </w:r>
      <w:r w:rsidRPr="002F06EF">
        <w:rPr>
          <w:position w:val="-8"/>
        </w:rPr>
        <w:object w:dxaOrig="1860" w:dyaOrig="375" w14:anchorId="55596BB4">
          <v:shape id="_x0000_i1531" type="#_x0000_t75" style="width:93pt;height:18.75pt" o:ole="">
            <v:imagedata r:id="rId971" o:title=""/>
          </v:shape>
          <o:OLEObject Type="Embed" ProgID="Equation.DSMT4" ShapeID="_x0000_i1531" DrawAspect="Content" ObjectID="_1685730127" r:id="rId972"/>
        </w:object>
      </w:r>
      <w:r w:rsidRPr="002F06EF">
        <w:rPr>
          <w:rFonts w:ascii="Chu Van An" w:hAnsi="Chu Van An" w:cs="Chu Van An"/>
        </w:rPr>
        <w:t xml:space="preserve"> trong khoảng </w:t>
      </w:r>
      <w:r w:rsidRPr="002F06EF">
        <w:rPr>
          <w:position w:val="-14"/>
        </w:rPr>
        <w:object w:dxaOrig="645" w:dyaOrig="405" w14:anchorId="6285C64F">
          <v:shape id="_x0000_i1532" type="#_x0000_t75" style="width:32.25pt;height:20.25pt" o:ole="">
            <v:imagedata r:id="rId973" o:title=""/>
          </v:shape>
          <o:OLEObject Type="Embed" ProgID="Equation.DSMT4" ShapeID="_x0000_i1532" DrawAspect="Content" ObjectID="_1685730128" r:id="rId974"/>
        </w:object>
      </w:r>
      <w:r w:rsidRPr="002F06EF">
        <w:rPr>
          <w:rFonts w:ascii="Chu Van An" w:hAnsi="Chu Van An" w:cs="Chu Van An"/>
        </w:rPr>
        <w:t xml:space="preserve"> là</w:t>
      </w:r>
    </w:p>
    <w:p w14:paraId="353B52CA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position w:val="-4"/>
          <w:sz w:val="24"/>
          <w:szCs w:val="24"/>
        </w:rPr>
        <w:object w:dxaOrig="150" w:dyaOrig="270" w14:anchorId="4115B072">
          <v:shape id="_x0000_i1533" type="#_x0000_t75" style="width:7.5pt;height:13.5pt" o:ole="">
            <v:imagedata r:id="rId975" o:title=""/>
          </v:shape>
          <o:OLEObject Type="Embed" ProgID="Equation.DSMT4" ShapeID="_x0000_i1533" DrawAspect="Content" ObjectID="_1685730129" r:id="rId976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FE3F00A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F06EF">
        <w:rPr>
          <w:rFonts w:ascii="Chu Van An" w:hAnsi="Chu Van An" w:cs="Chu Van An"/>
          <w:position w:val="-4"/>
          <w:sz w:val="24"/>
          <w:szCs w:val="24"/>
        </w:rPr>
        <w:object w:dxaOrig="195" w:dyaOrig="270" w14:anchorId="781EE6E5">
          <v:shape id="_x0000_i1534" type="#_x0000_t75" style="width:9.75pt;height:13.5pt" o:ole="">
            <v:imagedata r:id="rId977" o:title=""/>
          </v:shape>
          <o:OLEObject Type="Embed" ProgID="Equation.DSMT4" ShapeID="_x0000_i1534" DrawAspect="Content" ObjectID="_1685730130" r:id="rId978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67C959D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195" w:dyaOrig="270" w14:anchorId="548CC518">
          <v:shape id="_x0000_i1535" type="#_x0000_t75" style="width:9.75pt;height:13.5pt" o:ole="">
            <v:imagedata r:id="rId979" o:title=""/>
          </v:shape>
          <o:OLEObject Type="Embed" ProgID="Equation.DSMT4" ShapeID="_x0000_i1535" DrawAspect="Content" ObjectID="_1685730131" r:id="rId980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48463AE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180" w:dyaOrig="270" w14:anchorId="377204C2">
          <v:shape id="_x0000_i1536" type="#_x0000_t75" style="width:9pt;height:13.5pt" o:ole="">
            <v:imagedata r:id="rId981" o:title=""/>
          </v:shape>
          <o:OLEObject Type="Embed" ProgID="Equation.DSMT4" ShapeID="_x0000_i1536" DrawAspect="Content" ObjectID="_1685730132" r:id="rId982"/>
        </w:object>
      </w:r>
      <w:r w:rsidRPr="002F06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5F0D42B" w14:textId="776B9C22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30833CF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8"/>
          <w:sz w:val="24"/>
          <w:szCs w:val="24"/>
        </w:rPr>
        <w:object w:dxaOrig="1860" w:dyaOrig="375" w14:anchorId="2C2D548E">
          <v:shape id="_x0000_i1537" type="#_x0000_t75" style="width:93pt;height:18.75pt" o:ole="">
            <v:imagedata r:id="rId983" o:title=""/>
          </v:shape>
          <o:OLEObject Type="Embed" ProgID="Equation.DSMT4" ShapeID="_x0000_i1537" DrawAspect="Content" ObjectID="_1685730133" r:id="rId984"/>
        </w:objec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3600" w:dyaOrig="630" w14:anchorId="62118966">
          <v:shape id="_x0000_i1538" type="#_x0000_t75" style="width:180pt;height:31.5pt" o:ole="">
            <v:imagedata r:id="rId985" o:title=""/>
          </v:shape>
          <o:OLEObject Type="Embed" ProgID="Equation.DSMT4" ShapeID="_x0000_i1538" DrawAspect="Content" ObjectID="_1685730134" r:id="rId986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1CB88343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lastRenderedPageBreak/>
        <w:t xml:space="preserve">Do đó phương trình có 1 nghiệm trên </w:t>
      </w:r>
      <w:r w:rsidRPr="002F06EF">
        <w:rPr>
          <w:rFonts w:ascii="Chu Van An" w:hAnsi="Chu Van An" w:cs="Chu Van An"/>
          <w:position w:val="-14"/>
          <w:sz w:val="24"/>
          <w:szCs w:val="24"/>
        </w:rPr>
        <w:object w:dxaOrig="645" w:dyaOrig="405" w14:anchorId="55D108A3">
          <v:shape id="_x0000_i1539" type="#_x0000_t75" style="width:32.25pt;height:20.25pt" o:ole="">
            <v:imagedata r:id="rId987" o:title=""/>
          </v:shape>
          <o:OLEObject Type="Embed" ProgID="Equation.DSMT4" ShapeID="_x0000_i1539" DrawAspect="Content" ObjectID="_1685730135" r:id="rId988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là </w:t>
      </w:r>
      <w:r w:rsidRPr="002F06EF">
        <w:rPr>
          <w:rFonts w:ascii="Chu Van An" w:hAnsi="Chu Van An" w:cs="Chu Van An"/>
          <w:position w:val="-24"/>
          <w:sz w:val="24"/>
          <w:szCs w:val="24"/>
        </w:rPr>
        <w:object w:dxaOrig="630" w:dyaOrig="630" w14:anchorId="4F453559">
          <v:shape id="_x0000_i1540" type="#_x0000_t75" style="width:31.5pt;height:31.5pt" o:ole="">
            <v:imagedata r:id="rId989" o:title=""/>
          </v:shape>
          <o:OLEObject Type="Embed" ProgID="Equation.DSMT4" ShapeID="_x0000_i1540" DrawAspect="Content" ObjectID="_1685730136" r:id="rId990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6D906CF1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9: </w:t>
      </w:r>
      <w:r w:rsidRPr="002F06EF">
        <w:rPr>
          <w:rFonts w:ascii="Chu Van An" w:eastAsia="Calibri" w:hAnsi="Chu Van An" w:cs="Chu Van An"/>
        </w:rPr>
        <w:t xml:space="preserve">Tập nghiệm của phương trình </w:t>
      </w:r>
      <w:r w:rsidRPr="002F06EF">
        <w:rPr>
          <w:position w:val="-8"/>
        </w:rPr>
        <w:object w:dxaOrig="2220" w:dyaOrig="360" w14:anchorId="2D1C72E5">
          <v:shape id="_x0000_i1541" type="#_x0000_t75" style="width:111pt;height:18pt" o:ole="">
            <v:imagedata r:id="rId991" o:title=""/>
          </v:shape>
          <o:OLEObject Type="Embed" ProgID="Equation.DSMT4" ShapeID="_x0000_i1541" DrawAspect="Content" ObjectID="_1685730137" r:id="rId992"/>
        </w:object>
      </w:r>
      <w:r w:rsidRPr="002F06EF">
        <w:rPr>
          <w:rFonts w:ascii="Chu Van An" w:eastAsia="Calibri" w:hAnsi="Chu Van An" w:cs="Chu Van An"/>
        </w:rPr>
        <w:t xml:space="preserve"> là</w:t>
      </w:r>
    </w:p>
    <w:p w14:paraId="58B03DF4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</w:t>
      </w: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position w:val="-28"/>
          <w:sz w:val="24"/>
          <w:szCs w:val="24"/>
        </w:rPr>
        <w:object w:dxaOrig="3420" w:dyaOrig="675" w14:anchorId="377093AF">
          <v:shape id="_x0000_i1542" type="#_x0000_t75" style="width:171pt;height:33.75pt" o:ole="">
            <v:imagedata r:id="rId993" o:title=""/>
          </v:shape>
          <o:OLEObject Type="Embed" ProgID="Equation.DSMT4" ShapeID="_x0000_i1542" DrawAspect="Content" ObjectID="_1685730138" r:id="rId994"/>
        </w:object>
      </w:r>
      <w:r w:rsidRPr="002F06EF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C45A2C3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2F06EF">
        <w:rPr>
          <w:rFonts w:ascii="Chu Van An" w:hAnsi="Chu Van An" w:cs="Chu Van An"/>
          <w:position w:val="-28"/>
          <w:sz w:val="24"/>
          <w:szCs w:val="24"/>
        </w:rPr>
        <w:object w:dxaOrig="3765" w:dyaOrig="675" w14:anchorId="74DE67E7">
          <v:shape id="_x0000_i1543" type="#_x0000_t75" style="width:188.25pt;height:33.75pt" o:ole="">
            <v:imagedata r:id="rId995" o:title=""/>
          </v:shape>
          <o:OLEObject Type="Embed" ProgID="Equation.DSMT4" ShapeID="_x0000_i1543" DrawAspect="Content" ObjectID="_1685730139" r:id="rId996"/>
        </w:object>
      </w:r>
      <w:r w:rsidRPr="002F06EF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16820CFA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2F06EF">
        <w:rPr>
          <w:rFonts w:ascii="Chu Van An" w:hAnsi="Chu Van An" w:cs="Chu Van An"/>
          <w:position w:val="-28"/>
          <w:sz w:val="24"/>
          <w:szCs w:val="24"/>
        </w:rPr>
        <w:object w:dxaOrig="3600" w:dyaOrig="675" w14:anchorId="13450620">
          <v:shape id="_x0000_i1544" type="#_x0000_t75" style="width:180pt;height:33.75pt" o:ole="">
            <v:imagedata r:id="rId997" o:title=""/>
          </v:shape>
          <o:OLEObject Type="Embed" ProgID="Equation.DSMT4" ShapeID="_x0000_i1544" DrawAspect="Content" ObjectID="_1685730140" r:id="rId998"/>
        </w:object>
      </w:r>
      <w:r w:rsidRPr="002F06EF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1638894C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2F06EF">
        <w:rPr>
          <w:rFonts w:ascii="Chu Van An" w:hAnsi="Chu Van An" w:cs="Chu Van An"/>
          <w:position w:val="-28"/>
          <w:sz w:val="24"/>
          <w:szCs w:val="24"/>
        </w:rPr>
        <w:object w:dxaOrig="3600" w:dyaOrig="675" w14:anchorId="5A08C12E">
          <v:shape id="_x0000_i1545" type="#_x0000_t75" style="width:180pt;height:33.75pt" o:ole="">
            <v:imagedata r:id="rId999" o:title=""/>
          </v:shape>
          <o:OLEObject Type="Embed" ProgID="Equation.DSMT4" ShapeID="_x0000_i1545" DrawAspect="Content" ObjectID="_1685730141" r:id="rId1000"/>
        </w:object>
      </w:r>
      <w:r w:rsidRPr="002F06EF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11F7DE1C" w14:textId="384200AE" w:rsidR="00741FA6" w:rsidRPr="002F06EF" w:rsidRDefault="00741FA6" w:rsidP="00741FA6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741FA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6D10A62B" w14:textId="77777777" w:rsidR="00741FA6" w:rsidRPr="002F06EF" w:rsidRDefault="00741FA6" w:rsidP="00741FA6">
      <w:pPr>
        <w:spacing w:line="240" w:lineRule="auto"/>
        <w:ind w:left="992" w:firstLine="26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2F06EF">
        <w:rPr>
          <w:rFonts w:ascii="Chu Van An" w:eastAsia="Calibri" w:hAnsi="Chu Van An" w:cs="Chu Van An"/>
          <w:sz w:val="24"/>
          <w:szCs w:val="24"/>
        </w:rPr>
        <w:t>Ta có</w:t>
      </w:r>
      <w:r w:rsidRPr="002F06EF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2F06EF">
        <w:rPr>
          <w:rFonts w:ascii="Chu Van An" w:hAnsi="Chu Van An" w:cs="Chu Van An"/>
          <w:position w:val="-8"/>
          <w:sz w:val="24"/>
          <w:szCs w:val="24"/>
        </w:rPr>
        <w:object w:dxaOrig="2220" w:dyaOrig="360" w14:anchorId="1CE7ED76">
          <v:shape id="_x0000_i1546" type="#_x0000_t75" style="width:111pt;height:18pt" o:ole="">
            <v:imagedata r:id="rId1001" o:title=""/>
          </v:shape>
          <o:OLEObject Type="Embed" ProgID="Equation.DSMT4" ShapeID="_x0000_i1546" DrawAspect="Content" ObjectID="_1685730142" r:id="rId1002"/>
        </w:object>
      </w:r>
      <w:r w:rsidRPr="002F06EF">
        <w:rPr>
          <w:rFonts w:ascii="Chu Van An" w:hAnsi="Chu Van An" w:cs="Chu Van An"/>
          <w:position w:val="-28"/>
          <w:sz w:val="24"/>
          <w:szCs w:val="24"/>
        </w:rPr>
        <w:object w:dxaOrig="2625" w:dyaOrig="720" w14:anchorId="088D82FD">
          <v:shape id="_x0000_i1547" type="#_x0000_t75" style="width:131.25pt;height:36pt" o:ole="">
            <v:imagedata r:id="rId1003" o:title=""/>
          </v:shape>
          <o:OLEObject Type="Embed" ProgID="Equation.DSMT4" ShapeID="_x0000_i1547" DrawAspect="Content" ObjectID="_1685730143" r:id="rId1004"/>
        </w:object>
      </w:r>
      <w:r w:rsidRPr="002F06EF">
        <w:rPr>
          <w:rFonts w:ascii="Chu Van An" w:hAnsi="Chu Van An" w:cs="Chu Van An"/>
          <w:position w:val="-28"/>
          <w:sz w:val="24"/>
          <w:szCs w:val="24"/>
        </w:rPr>
        <w:object w:dxaOrig="3300" w:dyaOrig="660" w14:anchorId="37E6E373">
          <v:shape id="_x0000_i1548" type="#_x0000_t75" style="width:165pt;height:33pt" o:ole="">
            <v:imagedata r:id="rId1005" o:title=""/>
          </v:shape>
          <o:OLEObject Type="Embed" ProgID="Equation.DSMT4" ShapeID="_x0000_i1548" DrawAspect="Content" ObjectID="_1685730144" r:id="rId1006"/>
        </w:object>
      </w:r>
    </w:p>
    <w:p w14:paraId="32C3C332" w14:textId="77777777" w:rsidR="00741FA6" w:rsidRPr="002F06EF" w:rsidRDefault="00741FA6" w:rsidP="00741FA6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28"/>
          <w:sz w:val="24"/>
          <w:szCs w:val="24"/>
        </w:rPr>
        <w:object w:dxaOrig="2040" w:dyaOrig="675" w14:anchorId="2FB08DD1">
          <v:shape id="_x0000_i1549" type="#_x0000_t75" style="width:102pt;height:33.75pt" o:ole="">
            <v:imagedata r:id="rId1007" o:title=""/>
          </v:shape>
          <o:OLEObject Type="Embed" ProgID="Equation.DSMT4" ShapeID="_x0000_i1549" DrawAspect="Content" ObjectID="_1685730145" r:id="rId1008"/>
        </w:object>
      </w:r>
      <w:r w:rsidRPr="002F06EF">
        <w:rPr>
          <w:rFonts w:ascii="Chu Van An" w:hAnsi="Chu Van An" w:cs="Chu Van An"/>
          <w:position w:val="-60"/>
          <w:sz w:val="24"/>
          <w:szCs w:val="24"/>
        </w:rPr>
        <w:object w:dxaOrig="5640" w:dyaOrig="1320" w14:anchorId="233D5901">
          <v:shape id="_x0000_i1550" type="#_x0000_t75" style="width:282pt;height:66pt" o:ole="">
            <v:imagedata r:id="rId1009" o:title=""/>
          </v:shape>
          <o:OLEObject Type="Embed" ProgID="Equation.DSMT4" ShapeID="_x0000_i1550" DrawAspect="Content" ObjectID="_1685730146" r:id="rId1010"/>
        </w:object>
      </w:r>
      <w:r w:rsidRPr="002F06EF">
        <w:rPr>
          <w:rFonts w:ascii="Chu Van An" w:eastAsia="Calibri" w:hAnsi="Chu Van An" w:cs="Chu Van An"/>
          <w:sz w:val="24"/>
          <w:szCs w:val="24"/>
        </w:rPr>
        <w:t>.</w:t>
      </w:r>
    </w:p>
    <w:p w14:paraId="1B242D82" w14:textId="77777777" w:rsidR="00741FA6" w:rsidRPr="002F06EF" w:rsidRDefault="00741FA6" w:rsidP="00741FA6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F06EF">
        <w:rPr>
          <w:rFonts w:ascii="Chu Van An" w:eastAsia="Calibri" w:hAnsi="Chu Van An" w:cs="Chu Van An"/>
          <w:sz w:val="24"/>
          <w:szCs w:val="24"/>
        </w:rPr>
        <w:t xml:space="preserve">Vậy: </w:t>
      </w:r>
      <w:r w:rsidRPr="002F06EF">
        <w:rPr>
          <w:rFonts w:ascii="Chu Van An" w:hAnsi="Chu Van An" w:cs="Chu Van An"/>
          <w:position w:val="-28"/>
          <w:sz w:val="24"/>
          <w:szCs w:val="24"/>
        </w:rPr>
        <w:object w:dxaOrig="3420" w:dyaOrig="675" w14:anchorId="038C392F">
          <v:shape id="_x0000_i1551" type="#_x0000_t75" style="width:171pt;height:33.75pt" o:ole="">
            <v:imagedata r:id="rId1011" o:title=""/>
          </v:shape>
          <o:OLEObject Type="Embed" ProgID="Equation.DSMT4" ShapeID="_x0000_i1551" DrawAspect="Content" ObjectID="_1685730147" r:id="rId1012"/>
        </w:object>
      </w:r>
      <w:r w:rsidRPr="002F06EF">
        <w:rPr>
          <w:rFonts w:ascii="Chu Van An" w:eastAsia="Calibri" w:hAnsi="Chu Van An" w:cs="Chu Van An"/>
          <w:sz w:val="24"/>
          <w:szCs w:val="24"/>
        </w:rPr>
        <w:t>.</w:t>
      </w:r>
    </w:p>
    <w:p w14:paraId="55F28D9F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b/>
          <w:color w:val="0000FF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10: </w:t>
      </w:r>
      <w:r w:rsidRPr="002F06EF">
        <w:rPr>
          <w:rFonts w:ascii="Chu Van An" w:hAnsi="Chu Van An" w:cs="Chu Van An"/>
        </w:rPr>
        <w:t xml:space="preserve">Nghiệm của phương trình </w:t>
      </w:r>
      <w:r w:rsidRPr="002F06EF">
        <w:rPr>
          <w:noProof/>
          <w:position w:val="-8"/>
        </w:rPr>
        <w:object w:dxaOrig="1845" w:dyaOrig="360" w14:anchorId="357A6DEE">
          <v:shape id="_x0000_i1552" type="#_x0000_t75" style="width:92.25pt;height:18pt;mso-width-percent:0;mso-height-percent:0;mso-width-percent:0;mso-height-percent:0" o:ole="">
            <v:imagedata r:id="rId1013" o:title=""/>
          </v:shape>
          <o:OLEObject Type="Embed" ProgID="Equation.DSMT4" ShapeID="_x0000_i1552" DrawAspect="Content" ObjectID="_1685730148" r:id="rId1014"/>
        </w:object>
      </w:r>
      <w:r w:rsidRPr="002F06EF">
        <w:rPr>
          <w:rFonts w:ascii="Chu Van An" w:hAnsi="Chu Van An" w:cs="Chu Van An"/>
        </w:rPr>
        <w:t xml:space="preserve"> là</w:t>
      </w:r>
    </w:p>
    <w:p w14:paraId="552FEBD8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F06EF">
        <w:rPr>
          <w:rFonts w:ascii="Chu Van An" w:hAnsi="Chu Van An" w:cs="Chu Van An"/>
          <w:noProof/>
          <w:position w:val="-60"/>
          <w:sz w:val="24"/>
          <w:szCs w:val="24"/>
        </w:rPr>
        <w:object w:dxaOrig="2250" w:dyaOrig="1320" w14:anchorId="34D82398">
          <v:shape id="_x0000_i1553" type="#_x0000_t75" style="width:112.5pt;height:66pt;mso-width-percent:0;mso-height-percent:0;mso-width-percent:0;mso-height-percent:0" o:ole="">
            <v:imagedata r:id="rId1015" o:title=""/>
          </v:shape>
          <o:OLEObject Type="Embed" ProgID="Equation.DSMT4" ShapeID="_x0000_i1553" DrawAspect="Content" ObjectID="_1685730149" r:id="rId1016"/>
        </w:object>
      </w:r>
      <w:r w:rsidRPr="002F06EF">
        <w:rPr>
          <w:rFonts w:ascii="Chu Van An" w:hAnsi="Chu Van An" w:cs="Chu Van An"/>
          <w:sz w:val="24"/>
          <w:szCs w:val="24"/>
          <w:lang w:val="fr-FR"/>
        </w:rPr>
        <w:t>.</w:t>
      </w:r>
      <w:r w:rsidRPr="002F06EF">
        <w:rPr>
          <w:rFonts w:ascii="Chu Van An" w:hAnsi="Chu Van An" w:cs="Chu Van An"/>
          <w:sz w:val="24"/>
          <w:szCs w:val="24"/>
          <w:lang w:val="fr-FR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2F06EF">
        <w:rPr>
          <w:rFonts w:ascii="Chu Van An" w:hAnsi="Chu Van An" w:cs="Chu Van An"/>
          <w:noProof/>
          <w:position w:val="-24"/>
          <w:sz w:val="24"/>
          <w:szCs w:val="24"/>
        </w:rPr>
        <w:object w:dxaOrig="1980" w:dyaOrig="630" w14:anchorId="62DA59C8">
          <v:shape id="_x0000_i1554" type="#_x0000_t75" style="width:99pt;height:31.5pt;mso-width-percent:0;mso-height-percent:0;mso-width-percent:0;mso-height-percent:0" o:ole="">
            <v:imagedata r:id="rId1017" o:title=""/>
          </v:shape>
          <o:OLEObject Type="Embed" ProgID="Equation.DSMT4" ShapeID="_x0000_i1554" DrawAspect="Content" ObjectID="_1685730150" r:id="rId1018"/>
        </w:object>
      </w:r>
      <w:r w:rsidRPr="002F06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2A77AA91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F06EF">
        <w:rPr>
          <w:rFonts w:ascii="Chu Van An" w:hAnsi="Chu Van An" w:cs="Chu Van An"/>
          <w:noProof/>
          <w:position w:val="-60"/>
          <w:sz w:val="24"/>
          <w:szCs w:val="24"/>
        </w:rPr>
        <w:object w:dxaOrig="2115" w:dyaOrig="1320" w14:anchorId="6DB32625">
          <v:shape id="_x0000_i1555" type="#_x0000_t75" style="width:105.75pt;height:66pt;mso-width-percent:0;mso-height-percent:0;mso-width-percent:0;mso-height-percent:0" o:ole="">
            <v:imagedata r:id="rId1019" o:title=""/>
          </v:shape>
          <o:OLEObject Type="Embed" ProgID="Equation.DSMT4" ShapeID="_x0000_i1555" DrawAspect="Content" ObjectID="_1685730151" r:id="rId1020"/>
        </w:object>
      </w:r>
      <w:r w:rsidRPr="002F06EF">
        <w:rPr>
          <w:rFonts w:ascii="Chu Van An" w:hAnsi="Chu Van An" w:cs="Chu Van An"/>
          <w:sz w:val="24"/>
          <w:szCs w:val="24"/>
          <w:lang w:val="fr-FR"/>
        </w:rPr>
        <w:t>.</w:t>
      </w:r>
      <w:r w:rsidRPr="002F06EF">
        <w:rPr>
          <w:rFonts w:ascii="Chu Van An" w:hAnsi="Chu Van An" w:cs="Chu Van An"/>
          <w:sz w:val="24"/>
          <w:szCs w:val="24"/>
          <w:lang w:val="fr-FR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2F06EF">
        <w:rPr>
          <w:rFonts w:ascii="Chu Van An" w:hAnsi="Chu Van An" w:cs="Chu Van An"/>
          <w:noProof/>
          <w:position w:val="-46"/>
          <w:sz w:val="24"/>
          <w:szCs w:val="24"/>
        </w:rPr>
        <w:object w:dxaOrig="2085" w:dyaOrig="1035" w14:anchorId="0CCB4724">
          <v:shape id="_x0000_i1556" type="#_x0000_t75" style="width:104.25pt;height:51.75pt;mso-width-percent:0;mso-height-percent:0;mso-width-percent:0;mso-height-percent:0" o:ole="">
            <v:imagedata r:id="rId1021" o:title=""/>
          </v:shape>
          <o:OLEObject Type="Embed" ProgID="Equation.DSMT4" ShapeID="_x0000_i1556" DrawAspect="Content" ObjectID="_1685730152" r:id="rId1022"/>
        </w:object>
      </w:r>
      <w:r w:rsidRPr="002F06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4BD74222" w14:textId="218407D1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C10FACE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F06EF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2F06EF">
        <w:rPr>
          <w:rFonts w:ascii="Chu Van An" w:hAnsi="Chu Van An" w:cs="Chu Van An"/>
          <w:noProof/>
          <w:position w:val="-28"/>
          <w:sz w:val="24"/>
          <w:szCs w:val="24"/>
        </w:rPr>
        <w:object w:dxaOrig="6675" w:dyaOrig="720" w14:anchorId="6D74E08E">
          <v:shape id="_x0000_i1557" type="#_x0000_t75" style="width:333.75pt;height:36pt;mso-width-percent:0;mso-height-percent:0;mso-width-percent:0;mso-height-percent:0" o:ole="">
            <v:imagedata r:id="rId1023" o:title=""/>
          </v:shape>
          <o:OLEObject Type="Embed" ProgID="Equation.DSMT4" ShapeID="_x0000_i1557" DrawAspect="Content" ObjectID="_1685730153" r:id="rId1024"/>
        </w:object>
      </w:r>
    </w:p>
    <w:p w14:paraId="52726C41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F06EF">
        <w:rPr>
          <w:rFonts w:ascii="Chu Van An" w:hAnsi="Chu Van An" w:cs="Chu Van An"/>
          <w:noProof/>
          <w:position w:val="-60"/>
          <w:sz w:val="24"/>
          <w:szCs w:val="24"/>
        </w:rPr>
        <w:object w:dxaOrig="4980" w:dyaOrig="1320" w14:anchorId="37D7956F">
          <v:shape id="_x0000_i1558" type="#_x0000_t75" style="width:249pt;height:66pt;mso-width-percent:0;mso-height-percent:0;mso-width-percent:0;mso-height-percent:0" o:ole="">
            <v:imagedata r:id="rId1025" o:title=""/>
          </v:shape>
          <o:OLEObject Type="Embed" ProgID="Equation.DSMT4" ShapeID="_x0000_i1558" DrawAspect="Content" ObjectID="_1685730154" r:id="rId1026"/>
        </w:object>
      </w:r>
      <w:r w:rsidRPr="002F06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0AAFD508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11: </w:t>
      </w:r>
      <w:r w:rsidRPr="002F06EF">
        <w:rPr>
          <w:rFonts w:ascii="Chu Van An" w:hAnsi="Chu Van An" w:cs="Chu Van An"/>
        </w:rPr>
        <w:t xml:space="preserve">Nghiệm của phương trình </w:t>
      </w:r>
      <w:r w:rsidRPr="002F06EF">
        <w:rPr>
          <w:position w:val="-8"/>
        </w:rPr>
        <w:object w:dxaOrig="2115" w:dyaOrig="360" w14:anchorId="648C81E3">
          <v:shape id="_x0000_i1559" type="#_x0000_t75" style="width:105.75pt;height:18pt" o:ole="">
            <v:imagedata r:id="rId1027" o:title=""/>
          </v:shape>
          <o:OLEObject Type="Embed" ProgID="Equation.DSMT4" ShapeID="_x0000_i1559" DrawAspect="Content" ObjectID="_1685730155" r:id="rId1028"/>
        </w:object>
      </w:r>
      <w:r w:rsidRPr="002F06EF">
        <w:rPr>
          <w:rFonts w:ascii="Chu Van An" w:hAnsi="Chu Van An" w:cs="Chu Van An"/>
        </w:rPr>
        <w:t xml:space="preserve"> là:</w:t>
      </w:r>
    </w:p>
    <w:p w14:paraId="168C3819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2F06EF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275" w:dyaOrig="615" w14:anchorId="7D5FD500">
          <v:shape id="_x0000_i1560" type="#_x0000_t75" style="width:63.75pt;height:30.75pt" o:ole="">
            <v:imagedata r:id="rId1029" o:title=""/>
          </v:shape>
          <o:OLEObject Type="Embed" ProgID="Equation.DSMT4" ShapeID="_x0000_i1560" DrawAspect="Content" ObjectID="_1685730156" r:id="rId1030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125" w:dyaOrig="615" w14:anchorId="607B64A6">
          <v:shape id="_x0000_i1561" type="#_x0000_t75" style="width:56.25pt;height:30.75pt" o:ole="">
            <v:imagedata r:id="rId1031" o:title=""/>
          </v:shape>
          <o:OLEObject Type="Embed" ProgID="Equation.DSMT4" ShapeID="_x0000_i1561" DrawAspect="Content" ObjectID="_1685730157" r:id="rId1032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F06EF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365" w:dyaOrig="615" w14:anchorId="78D113AF">
          <v:shape id="_x0000_i1562" type="#_x0000_t75" style="width:68.25pt;height:30.75pt" o:ole="">
            <v:imagedata r:id="rId1033" o:title=""/>
          </v:shape>
          <o:OLEObject Type="Embed" ProgID="Equation.DSMT4" ShapeID="_x0000_i1562" DrawAspect="Content" ObjectID="_1685730158" r:id="rId1034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F06EF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380" w:dyaOrig="615" w14:anchorId="07ED298C">
          <v:shape id="_x0000_i1563" type="#_x0000_t75" style="width:69pt;height:30.75pt" o:ole="">
            <v:imagedata r:id="rId1035" o:title=""/>
          </v:shape>
          <o:OLEObject Type="Embed" ProgID="Equation.DSMT4" ShapeID="_x0000_i1563" DrawAspect="Content" ObjectID="_1685730159" r:id="rId1036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1C50E6A9" w14:textId="06F4425A" w:rsidR="00741FA6" w:rsidRPr="002F06EF" w:rsidRDefault="00741FA6" w:rsidP="00741FA6">
      <w:pPr>
        <w:spacing w:after="0" w:line="240" w:lineRule="auto"/>
        <w:ind w:left="992"/>
        <w:jc w:val="center"/>
        <w:rPr>
          <w:rFonts w:ascii="Chu Van An" w:hAnsi="Chu Van An" w:cs="Chu Van An"/>
          <w:b/>
          <w:color w:val="0010F0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6AD911F" w14:textId="77777777" w:rsidR="00741FA6" w:rsidRPr="002F06EF" w:rsidRDefault="00741FA6" w:rsidP="00741F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Ta có: </w:t>
      </w:r>
      <w:r w:rsidRPr="002F06EF">
        <w:rPr>
          <w:rFonts w:ascii="Chu Van An" w:hAnsi="Chu Van An" w:cs="Chu Van An"/>
          <w:position w:val="-28"/>
          <w:sz w:val="24"/>
          <w:szCs w:val="24"/>
        </w:rPr>
        <w:object w:dxaOrig="6633" w:dyaOrig="720" w14:anchorId="305F94D6">
          <v:shape id="_x0000_i1564" type="#_x0000_t75" style="width:331.5pt;height:36pt" o:ole="">
            <v:imagedata r:id="rId1037" o:title=""/>
          </v:shape>
          <o:OLEObject Type="Embed" ProgID="Equation.DSMT4" ShapeID="_x0000_i1564" DrawAspect="Content" ObjectID="_1685730160" r:id="rId1038"/>
        </w:object>
      </w:r>
    </w:p>
    <w:p w14:paraId="2BA54727" w14:textId="77777777" w:rsidR="00741FA6" w:rsidRPr="002F06EF" w:rsidRDefault="00741FA6" w:rsidP="00741F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24"/>
          <w:sz w:val="24"/>
          <w:szCs w:val="24"/>
        </w:rPr>
        <w:object w:dxaOrig="3450" w:dyaOrig="570" w14:anchorId="5DDD9953">
          <v:shape id="_x0000_i1565" type="#_x0000_t75" style="width:172.5pt;height:28.5pt" o:ole="">
            <v:imagedata r:id="rId1039" o:title=""/>
          </v:shape>
          <o:OLEObject Type="Embed" ProgID="Equation.DSMT4" ShapeID="_x0000_i1565" DrawAspect="Content" ObjectID="_1685730161" r:id="rId1040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</w:t>
      </w:r>
      <w:r w:rsidRPr="002F06EF">
        <w:rPr>
          <w:rFonts w:ascii="Chu Van An" w:hAnsi="Chu Van An" w:cs="Chu Van An"/>
          <w:position w:val="-14"/>
          <w:sz w:val="24"/>
          <w:szCs w:val="24"/>
        </w:rPr>
        <w:object w:dxaOrig="720" w:dyaOrig="435" w14:anchorId="194FFF37">
          <v:shape id="_x0000_i1566" type="#_x0000_t75" style="width:36pt;height:21.75pt" o:ole="">
            <v:imagedata r:id="rId1041" o:title=""/>
          </v:shape>
          <o:OLEObject Type="Embed" ProgID="Equation.DSMT4" ShapeID="_x0000_i1566" DrawAspect="Content" ObjectID="_1685730162" r:id="rId1042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7EA7646D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b/>
          <w:color w:val="0000FF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12: </w:t>
      </w:r>
      <w:r w:rsidRPr="002F06EF">
        <w:rPr>
          <w:rFonts w:ascii="Chu Van An" w:hAnsi="Chu Van An" w:cs="Chu Van An"/>
          <w:color w:val="000000"/>
        </w:rPr>
        <w:t xml:space="preserve">Với giá trị nào sau đây của tham số </w:t>
      </w:r>
      <w:r w:rsidRPr="002F06EF">
        <w:rPr>
          <w:rFonts w:ascii="Chu Van An" w:hAnsi="Chu Van An" w:cs="Chu Van An"/>
          <w:i/>
          <w:color w:val="000000"/>
        </w:rPr>
        <w:t>m</w:t>
      </w:r>
      <w:r w:rsidRPr="002F06EF">
        <w:rPr>
          <w:rFonts w:ascii="Chu Van An" w:hAnsi="Chu Van An" w:cs="Chu Van An"/>
          <w:color w:val="000000"/>
        </w:rPr>
        <w:t xml:space="preserve"> thì phương trình </w:t>
      </w:r>
      <w:r w:rsidRPr="002F06EF">
        <w:rPr>
          <w:position w:val="-6"/>
        </w:rPr>
        <w:object w:dxaOrig="2010" w:dyaOrig="330" w14:anchorId="2CFE9056">
          <v:shape id="_x0000_i1567" type="#_x0000_t75" style="width:100.5pt;height:16.5pt" o:ole="">
            <v:imagedata r:id="rId1043" o:title=""/>
          </v:shape>
          <o:OLEObject Type="Embed" ProgID="Equation.DSMT4" ShapeID="_x0000_i1567" DrawAspect="Content" ObjectID="_1685730163" r:id="rId1044"/>
        </w:object>
      </w:r>
      <w:r w:rsidRPr="002F06EF">
        <w:rPr>
          <w:rFonts w:ascii="Chu Van An" w:hAnsi="Chu Van An" w:cs="Chu Van An"/>
          <w:color w:val="000000"/>
        </w:rPr>
        <w:t xml:space="preserve"> có nghiệm?</w:t>
      </w:r>
    </w:p>
    <w:p w14:paraId="76C4B1D0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F06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660" w:dyaOrig="285" w14:anchorId="3CF4054A">
          <v:shape id="_x0000_i1568" type="#_x0000_t75" style="width:33pt;height:14.25pt" o:ole="">
            <v:imagedata r:id="rId1045" o:title=""/>
          </v:shape>
          <o:OLEObject Type="Embed" ProgID="Equation.DSMT4" ShapeID="_x0000_i1568" DrawAspect="Content" ObjectID="_1685730164" r:id="rId1046"/>
        </w:objec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F06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810" w:dyaOrig="285" w14:anchorId="787BBDBF">
          <v:shape id="_x0000_i1569" type="#_x0000_t75" style="width:40.5pt;height:14.25pt" o:ole="">
            <v:imagedata r:id="rId1047" o:title=""/>
          </v:shape>
          <o:OLEObject Type="Embed" ProgID="Equation.DSMT4" ShapeID="_x0000_i1569" DrawAspect="Content" ObjectID="_1685730165" r:id="rId1048"/>
        </w:objec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F06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660" w:dyaOrig="285" w14:anchorId="3E2B4EBC">
          <v:shape id="_x0000_i1570" type="#_x0000_t75" style="width:33pt;height:14.25pt" o:ole="">
            <v:imagedata r:id="rId1049" o:title=""/>
          </v:shape>
          <o:OLEObject Type="Embed" ProgID="Equation.DSMT4" ShapeID="_x0000_i1570" DrawAspect="Content" ObjectID="_1685730166" r:id="rId1050"/>
        </w:objec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810" w:dyaOrig="285" w14:anchorId="1E785000">
          <v:shape id="_x0000_i1571" type="#_x0000_t75" style="width:40.5pt;height:14.25pt" o:ole="">
            <v:imagedata r:id="rId1051" o:title=""/>
          </v:shape>
          <o:OLEObject Type="Embed" ProgID="Equation.DSMT4" ShapeID="_x0000_i1571" DrawAspect="Content" ObjectID="_1685730167" r:id="rId1052"/>
        </w:object>
      </w:r>
    </w:p>
    <w:p w14:paraId="72E68174" w14:textId="5DBD3CBA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00139F4" w14:textId="77777777" w:rsidR="00741FA6" w:rsidRPr="002F06EF" w:rsidRDefault="00741FA6" w:rsidP="00741FA6">
      <w:pPr>
        <w:spacing w:line="240" w:lineRule="auto"/>
        <w:ind w:left="992" w:firstLine="283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Để phương trình có nghiệm thì </w:t>
      </w:r>
      <w:r w:rsidRPr="002F06EF">
        <w:rPr>
          <w:rFonts w:ascii="Chu Van An" w:hAnsi="Chu Van An" w:cs="Chu Van An"/>
          <w:position w:val="-36"/>
          <w:sz w:val="24"/>
          <w:szCs w:val="24"/>
        </w:rPr>
        <w:object w:dxaOrig="2565" w:dyaOrig="840" w14:anchorId="08A1D157">
          <v:shape id="_x0000_i1572" type="#_x0000_t75" style="width:128.25pt;height:42pt" o:ole="">
            <v:imagedata r:id="rId1053" o:title=""/>
          </v:shape>
          <o:OLEObject Type="Embed" ProgID="Equation.DSMT4" ShapeID="_x0000_i1572" DrawAspect="Content" ObjectID="_1685730168" r:id="rId1054"/>
        </w:object>
      </w:r>
    </w:p>
    <w:p w14:paraId="1A18EE08" w14:textId="77777777" w:rsidR="00741FA6" w:rsidRPr="002F06EF" w:rsidRDefault="00741FA6" w:rsidP="00741FA6">
      <w:pPr>
        <w:spacing w:line="240" w:lineRule="auto"/>
        <w:ind w:left="992" w:firstLine="283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Vậy </w:t>
      </w:r>
      <w:r w:rsidRPr="002F06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810" w:dyaOrig="285" w14:anchorId="42E8B911">
          <v:shape id="_x0000_i1573" type="#_x0000_t75" style="width:40.5pt;height:14.25pt" o:ole="">
            <v:imagedata r:id="rId1051" o:title=""/>
          </v:shape>
          <o:OLEObject Type="Embed" ProgID="Equation.DSMT4" ShapeID="_x0000_i1573" DrawAspect="Content" ObjectID="_1685730169" r:id="rId1055"/>
        </w:object>
      </w:r>
    </w:p>
    <w:p w14:paraId="497058B6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bCs/>
          <w:lang w:val="vi-VN"/>
        </w:rPr>
      </w:pPr>
      <w:r w:rsidRPr="002F06EF">
        <w:rPr>
          <w:rFonts w:ascii="Chu Van An" w:eastAsia="Calibri" w:hAnsi="Chu Van An" w:cs="Chu Van An"/>
          <w:b/>
          <w:bCs/>
          <w:color w:val="0000FF"/>
          <w:sz w:val="24"/>
          <w:szCs w:val="24"/>
          <w:lang w:val="vi-VN"/>
        </w:rPr>
        <w:t xml:space="preserve">Câu 13: </w:t>
      </w:r>
      <w:r w:rsidRPr="002F06EF">
        <w:rPr>
          <w:rFonts w:ascii="Chu Van An" w:eastAsia="Times New Roman" w:hAnsi="Chu Van An" w:cs="Chu Van An"/>
          <w:b/>
          <w:bCs/>
          <w:color w:val="FF00FF"/>
          <w:lang w:val="vi-VN" w:eastAsia="vi-VN"/>
        </w:rPr>
        <w:t xml:space="preserve"> [DS11.C1.3.D03.b] </w:t>
      </w:r>
      <w:r w:rsidRPr="002F06EF">
        <w:rPr>
          <w:rFonts w:ascii="Chu Van An" w:eastAsia="Times New Roman" w:hAnsi="Chu Van An" w:cs="Chu Van An"/>
          <w:b/>
          <w:bCs/>
          <w:color w:val="00B050"/>
          <w:lang w:val="vi-VN" w:eastAsia="vi-VN"/>
        </w:rPr>
        <w:t>(THPT Yên Mỹ Hưng Yên lần 1 - 2019)</w:t>
      </w:r>
      <w:r w:rsidRPr="002F06EF">
        <w:rPr>
          <w:rFonts w:ascii="Chu Van An" w:eastAsia="Times New Roman" w:hAnsi="Chu Van An" w:cs="Chu Van An"/>
          <w:b/>
          <w:bCs/>
          <w:color w:val="0000FF"/>
          <w:lang w:val="vi-VN" w:eastAsia="vi-VN"/>
        </w:rPr>
        <w:t xml:space="preserve"> </w:t>
      </w:r>
      <w:r w:rsidRPr="002F06EF">
        <w:rPr>
          <w:rFonts w:ascii="Chu Van An" w:hAnsi="Chu Van An" w:cs="Chu Van An"/>
          <w:lang w:val="vi-VN"/>
        </w:rPr>
        <w:t xml:space="preserve">Tìm tham số </w:t>
      </w:r>
      <w:r w:rsidRPr="002F06EF">
        <w:rPr>
          <w:position w:val="-6"/>
        </w:rPr>
        <w:object w:dxaOrig="255" w:dyaOrig="210" w14:anchorId="75109F6F">
          <v:shape id="_x0000_i1574" type="#_x0000_t75" style="width:12.75pt;height:10.5pt" o:ole="">
            <v:imagedata r:id="rId1056" o:title=""/>
          </v:shape>
          <o:OLEObject Type="Embed" ProgID="Equation.DSMT4" ShapeID="_x0000_i1574" DrawAspect="Content" ObjectID="_1685730170" r:id="rId1057"/>
        </w:object>
      </w:r>
      <w:r w:rsidRPr="002F06EF">
        <w:rPr>
          <w:rFonts w:ascii="Chu Van An" w:hAnsi="Chu Van An" w:cs="Chu Van An"/>
          <w:lang w:val="vi-VN"/>
        </w:rPr>
        <w:t xml:space="preserve"> để phương trình </w:t>
      </w:r>
      <w:r w:rsidRPr="002F06EF">
        <w:rPr>
          <w:position w:val="-6"/>
        </w:rPr>
        <w:object w:dxaOrig="1875" w:dyaOrig="255" w14:anchorId="19C1527F">
          <v:shape id="_x0000_i1575" type="#_x0000_t75" style="width:93.75pt;height:12.75pt" o:ole="">
            <v:imagedata r:id="rId1058" o:title=""/>
          </v:shape>
          <o:OLEObject Type="Embed" ProgID="Equation.DSMT4" ShapeID="_x0000_i1575" DrawAspect="Content" ObjectID="_1685730171" r:id="rId1059"/>
        </w:object>
      </w:r>
      <w:r w:rsidRPr="002F06EF">
        <w:rPr>
          <w:rFonts w:ascii="Chu Van An" w:hAnsi="Chu Van An" w:cs="Chu Van An"/>
          <w:bCs/>
          <w:lang w:val="vi-VN"/>
        </w:rPr>
        <w:t xml:space="preserve"> vô nghiệm.</w:t>
      </w:r>
    </w:p>
    <w:p w14:paraId="7608139B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F06EF">
        <w:rPr>
          <w:rFonts w:ascii="Chu Van An" w:hAnsi="Chu Van An" w:cs="Chu Van An"/>
          <w:b/>
          <w:bCs/>
          <w:color w:val="0000FF"/>
          <w:sz w:val="24"/>
          <w:szCs w:val="24"/>
          <w:u w:val="single"/>
          <w:lang w:val="vi-VN"/>
        </w:rPr>
        <w:t>A</w:t>
      </w:r>
      <w:r w:rsidRPr="002F06EF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. </w:t>
      </w:r>
      <w:r w:rsidRPr="002F06EF">
        <w:rPr>
          <w:rFonts w:ascii="Chu Van An" w:hAnsi="Chu Van An" w:cs="Chu Van An"/>
          <w:bCs/>
          <w:position w:val="-14"/>
          <w:sz w:val="24"/>
          <w:szCs w:val="24"/>
        </w:rPr>
        <w:object w:dxaOrig="1140" w:dyaOrig="405" w14:anchorId="28869EA4">
          <v:shape id="_x0000_i1576" type="#_x0000_t75" style="width:57pt;height:20.25pt" o:ole="">
            <v:imagedata r:id="rId1060" o:title=""/>
          </v:shape>
          <o:OLEObject Type="Embed" ProgID="Equation.DSMT4" ShapeID="_x0000_i1576" DrawAspect="Content" ObjectID="_1685730172" r:id="rId1061"/>
        </w:object>
      </w:r>
      <w:r w:rsidRPr="002F06EF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2F06EF">
        <w:rPr>
          <w:rFonts w:ascii="Chu Van An" w:hAnsi="Chu Van An" w:cs="Chu Van An"/>
          <w:b/>
          <w:bCs/>
          <w:color w:val="470DD7"/>
          <w:sz w:val="24"/>
          <w:szCs w:val="24"/>
          <w:lang w:val="vi-VN"/>
        </w:rPr>
        <w:tab/>
      </w:r>
      <w:r w:rsidRPr="002F06EF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B. </w:t>
      </w:r>
      <w:r w:rsidRPr="002F06EF">
        <w:rPr>
          <w:rFonts w:ascii="Chu Van An" w:hAnsi="Chu Van An" w:cs="Chu Van An"/>
          <w:bCs/>
          <w:position w:val="-14"/>
          <w:sz w:val="24"/>
          <w:szCs w:val="24"/>
        </w:rPr>
        <w:object w:dxaOrig="1185" w:dyaOrig="405" w14:anchorId="4F80BE83">
          <v:shape id="_x0000_i1577" type="#_x0000_t75" style="width:59.25pt;height:20.25pt" o:ole="">
            <v:imagedata r:id="rId1062" o:title=""/>
          </v:shape>
          <o:OLEObject Type="Embed" ProgID="Equation.DSMT4" ShapeID="_x0000_i1577" DrawAspect="Content" ObjectID="_1685730173" r:id="rId1063"/>
        </w:object>
      </w:r>
      <w:r w:rsidRPr="002F06EF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2F06EF">
        <w:rPr>
          <w:rFonts w:ascii="Chu Van An" w:hAnsi="Chu Van An" w:cs="Chu Van An"/>
          <w:sz w:val="24"/>
          <w:szCs w:val="24"/>
          <w:lang w:val="vi-VN"/>
        </w:rPr>
        <w:tab/>
      </w:r>
      <w:r w:rsidRPr="002F06EF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C. </w:t>
      </w:r>
      <w:r w:rsidRPr="002F06EF">
        <w:rPr>
          <w:rFonts w:ascii="Chu Van An" w:hAnsi="Chu Van An" w:cs="Chu Van An"/>
          <w:bCs/>
          <w:position w:val="-14"/>
          <w:sz w:val="24"/>
          <w:szCs w:val="24"/>
        </w:rPr>
        <w:object w:dxaOrig="2235" w:dyaOrig="405" w14:anchorId="191985A1">
          <v:shape id="_x0000_i1578" type="#_x0000_t75" style="width:111.75pt;height:20.25pt" o:ole="">
            <v:imagedata r:id="rId1064" o:title=""/>
          </v:shape>
          <o:OLEObject Type="Embed" ProgID="Equation.DSMT4" ShapeID="_x0000_i1578" DrawAspect="Content" ObjectID="_1685730174" r:id="rId1065"/>
        </w:object>
      </w:r>
      <w:r w:rsidRPr="002F06EF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2F06EF">
        <w:rPr>
          <w:rFonts w:ascii="Chu Van An" w:hAnsi="Chu Van An" w:cs="Chu Van An"/>
          <w:b/>
          <w:bCs/>
          <w:color w:val="470DD7"/>
          <w:sz w:val="24"/>
          <w:szCs w:val="24"/>
          <w:lang w:val="vi-VN"/>
        </w:rPr>
        <w:tab/>
      </w:r>
      <w:r w:rsidRPr="002F06EF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D. </w:t>
      </w:r>
      <w:r w:rsidRPr="002F06EF">
        <w:rPr>
          <w:rFonts w:ascii="Chu Van An" w:hAnsi="Chu Van An" w:cs="Chu Van An"/>
          <w:bCs/>
          <w:position w:val="-14"/>
          <w:sz w:val="24"/>
          <w:szCs w:val="24"/>
        </w:rPr>
        <w:object w:dxaOrig="1185" w:dyaOrig="405" w14:anchorId="03282365">
          <v:shape id="_x0000_i1579" type="#_x0000_t75" style="width:59.25pt;height:20.25pt" o:ole="">
            <v:imagedata r:id="rId1066" o:title=""/>
          </v:shape>
          <o:OLEObject Type="Embed" ProgID="Equation.DSMT4" ShapeID="_x0000_i1579" DrawAspect="Content" ObjectID="_1685730175" r:id="rId1067"/>
        </w:object>
      </w:r>
      <w:r w:rsidRPr="002F06EF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2EE52B2E" w14:textId="183513B2" w:rsidR="00741FA6" w:rsidRPr="002F06EF" w:rsidRDefault="00741FA6" w:rsidP="00741FA6">
      <w:pPr>
        <w:spacing w:before="60" w:after="120" w:line="240" w:lineRule="auto"/>
        <w:ind w:left="992"/>
        <w:jc w:val="center"/>
        <w:rPr>
          <w:rFonts w:ascii="Chu Van An" w:hAnsi="Chu Van An" w:cs="Chu Van An"/>
          <w:b/>
          <w:bCs/>
          <w:sz w:val="24"/>
          <w:szCs w:val="24"/>
          <w:lang w:val="vi-VN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28B63F95" w14:textId="77777777" w:rsidR="00741FA6" w:rsidRPr="002F06EF" w:rsidRDefault="00741FA6" w:rsidP="00741FA6">
      <w:pPr>
        <w:spacing w:before="60" w:after="120" w:line="240" w:lineRule="auto"/>
        <w:ind w:left="992"/>
        <w:rPr>
          <w:rFonts w:ascii="Chu Van An" w:hAnsi="Chu Van An" w:cs="Chu Van An"/>
          <w:b/>
          <w:bCs/>
          <w:sz w:val="24"/>
          <w:szCs w:val="24"/>
          <w:lang w:val="vi-VN"/>
        </w:rPr>
      </w:pPr>
      <w:r w:rsidRPr="002F06EF">
        <w:rPr>
          <w:rFonts w:ascii="Chu Van An" w:hAnsi="Chu Van An" w:cs="Chu Van An"/>
          <w:b/>
          <w:bCs/>
          <w:sz w:val="24"/>
          <w:szCs w:val="24"/>
          <w:u w:val="single"/>
          <w:lang w:val="vi-VN"/>
        </w:rPr>
        <w:t>C</w:t>
      </w:r>
      <w:r w:rsidRPr="002F06EF">
        <w:rPr>
          <w:rFonts w:ascii="Chu Van An" w:hAnsi="Chu Van An" w:cs="Chu Van An"/>
          <w:b/>
          <w:bCs/>
          <w:sz w:val="24"/>
          <w:szCs w:val="24"/>
          <w:lang w:val="vi-VN"/>
        </w:rPr>
        <w:t xml:space="preserve">họn </w:t>
      </w:r>
      <w:r w:rsidRPr="002F06EF">
        <w:rPr>
          <w:rFonts w:ascii="Chu Van An" w:hAnsi="Chu Van An" w:cs="Chu Van An"/>
          <w:b/>
          <w:bCs/>
          <w:sz w:val="24"/>
          <w:szCs w:val="24"/>
          <w:u w:val="single"/>
          <w:lang w:val="vi-VN"/>
        </w:rPr>
        <w:t>A</w:t>
      </w:r>
    </w:p>
    <w:p w14:paraId="72B1EF9F" w14:textId="77777777" w:rsidR="00741FA6" w:rsidRPr="002F06EF" w:rsidRDefault="00741FA6" w:rsidP="00741FA6">
      <w:pPr>
        <w:spacing w:line="240" w:lineRule="auto"/>
        <w:ind w:left="992" w:firstLine="720"/>
        <w:rPr>
          <w:rFonts w:ascii="Chu Van An" w:hAnsi="Chu Van An" w:cs="Chu Van An"/>
          <w:bCs/>
          <w:sz w:val="24"/>
          <w:szCs w:val="24"/>
          <w:lang w:val="vi-VN"/>
        </w:rPr>
      </w:pPr>
      <w:r w:rsidRPr="002F06EF">
        <w:rPr>
          <w:rFonts w:ascii="Chu Van An" w:hAnsi="Chu Van An" w:cs="Chu Van An"/>
          <w:bCs/>
          <w:sz w:val="24"/>
          <w:szCs w:val="24"/>
          <w:lang w:val="vi-VN"/>
        </w:rPr>
        <w:t xml:space="preserve">Phương trình vô nghiệm khi </w:t>
      </w:r>
      <w:r w:rsidRPr="002F06EF">
        <w:rPr>
          <w:rFonts w:ascii="Chu Van An" w:hAnsi="Chu Van An" w:cs="Chu Van An"/>
          <w:bCs/>
          <w:position w:val="-6"/>
          <w:sz w:val="24"/>
          <w:szCs w:val="24"/>
        </w:rPr>
        <w:object w:dxaOrig="4020" w:dyaOrig="300" w14:anchorId="35E28C1E">
          <v:shape id="_x0000_i1580" type="#_x0000_t75" style="width:201pt;height:15pt" o:ole="">
            <v:imagedata r:id="rId1068" o:title=""/>
          </v:shape>
          <o:OLEObject Type="Embed" ProgID="Equation.DSMT4" ShapeID="_x0000_i1580" DrawAspect="Content" ObjectID="_1685730176" r:id="rId1069"/>
        </w:object>
      </w:r>
      <w:r w:rsidRPr="002F06EF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2F42A551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b/>
          <w:color w:val="0000FF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14: </w:t>
      </w:r>
      <w:r w:rsidRPr="002F06EF">
        <w:rPr>
          <w:rFonts w:ascii="Chu Van An" w:hAnsi="Chu Van An" w:cs="Chu Van An"/>
          <w:b/>
          <w:color w:val="FF00FF"/>
        </w:rPr>
        <w:t xml:space="preserve"> [DS11.C1.3.D03.b] </w:t>
      </w:r>
      <w:r w:rsidRPr="002F06EF">
        <w:rPr>
          <w:rFonts w:ascii="Chu Van An" w:hAnsi="Chu Van An" w:cs="Chu Van An"/>
          <w:color w:val="000000"/>
        </w:rPr>
        <w:t xml:space="preserve">Với giá trị nào sau đây của tham số </w:t>
      </w:r>
      <w:r w:rsidRPr="002F06EF">
        <w:rPr>
          <w:rFonts w:ascii="Chu Van An" w:hAnsi="Chu Van An" w:cs="Chu Van An"/>
          <w:i/>
          <w:color w:val="000000"/>
        </w:rPr>
        <w:t>m</w:t>
      </w:r>
      <w:r w:rsidRPr="002F06EF">
        <w:rPr>
          <w:rFonts w:ascii="Chu Van An" w:hAnsi="Chu Van An" w:cs="Chu Van An"/>
          <w:color w:val="000000"/>
        </w:rPr>
        <w:t xml:space="preserve"> thì phương trình </w:t>
      </w:r>
      <w:r w:rsidRPr="002F06EF">
        <w:rPr>
          <w:position w:val="-6"/>
        </w:rPr>
        <w:object w:dxaOrig="2010" w:dyaOrig="330" w14:anchorId="4F263E1B">
          <v:shape id="_x0000_i1581" type="#_x0000_t75" style="width:100.5pt;height:16.5pt" o:ole="">
            <v:imagedata r:id="rId1043" o:title=""/>
          </v:shape>
          <o:OLEObject Type="Embed" ProgID="Equation.DSMT4" ShapeID="_x0000_i1581" DrawAspect="Content" ObjectID="_1685730177" r:id="rId1070"/>
        </w:object>
      </w:r>
      <w:r w:rsidRPr="002F06EF">
        <w:rPr>
          <w:rFonts w:ascii="Chu Van An" w:hAnsi="Chu Van An" w:cs="Chu Van An"/>
          <w:color w:val="000000"/>
        </w:rPr>
        <w:t xml:space="preserve"> có nghiệm?</w:t>
      </w:r>
    </w:p>
    <w:p w14:paraId="2ACCE653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F06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660" w:dyaOrig="285" w14:anchorId="09296F2C">
          <v:shape id="_x0000_i1582" type="#_x0000_t75" style="width:33pt;height:14.25pt" o:ole="">
            <v:imagedata r:id="rId1045" o:title=""/>
          </v:shape>
          <o:OLEObject Type="Embed" ProgID="Equation.DSMT4" ShapeID="_x0000_i1582" DrawAspect="Content" ObjectID="_1685730178" r:id="rId1071"/>
        </w:objec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F06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810" w:dyaOrig="285" w14:anchorId="159AAAE7">
          <v:shape id="_x0000_i1583" type="#_x0000_t75" style="width:40.5pt;height:14.25pt" o:ole="">
            <v:imagedata r:id="rId1047" o:title=""/>
          </v:shape>
          <o:OLEObject Type="Embed" ProgID="Equation.DSMT4" ShapeID="_x0000_i1583" DrawAspect="Content" ObjectID="_1685730179" r:id="rId1072"/>
        </w:objec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F06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660" w:dyaOrig="285" w14:anchorId="699B1112">
          <v:shape id="_x0000_i1584" type="#_x0000_t75" style="width:33pt;height:14.25pt" o:ole="">
            <v:imagedata r:id="rId1049" o:title=""/>
          </v:shape>
          <o:OLEObject Type="Embed" ProgID="Equation.DSMT4" ShapeID="_x0000_i1584" DrawAspect="Content" ObjectID="_1685730180" r:id="rId1073"/>
        </w:objec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810" w:dyaOrig="285" w14:anchorId="7CEABF5E">
          <v:shape id="_x0000_i1585" type="#_x0000_t75" style="width:40.5pt;height:14.25pt" o:ole="">
            <v:imagedata r:id="rId1051" o:title=""/>
          </v:shape>
          <o:OLEObject Type="Embed" ProgID="Equation.DSMT4" ShapeID="_x0000_i1585" DrawAspect="Content" ObjectID="_1685730181" r:id="rId1074"/>
        </w:object>
      </w:r>
    </w:p>
    <w:p w14:paraId="11ACC616" w14:textId="32A2D017" w:rsidR="00741FA6" w:rsidRPr="002F06EF" w:rsidRDefault="00741FA6" w:rsidP="00741FA6">
      <w:pPr>
        <w:spacing w:line="240" w:lineRule="auto"/>
        <w:ind w:left="992" w:firstLine="283"/>
        <w:jc w:val="center"/>
        <w:rPr>
          <w:rFonts w:ascii="Chu Van An" w:hAnsi="Chu Van An" w:cs="Chu Van An"/>
          <w:b/>
          <w:color w:val="000000"/>
          <w:position w:val="-12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position w:val="-12"/>
          <w:sz w:val="24"/>
          <w:szCs w:val="24"/>
        </w:rPr>
        <w:t>Lời giải</w:t>
      </w:r>
    </w:p>
    <w:p w14:paraId="2C37FBDB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b/>
          <w:color w:val="0000FF"/>
          <w:position w:val="-10"/>
          <w:sz w:val="24"/>
          <w:szCs w:val="24"/>
          <w:lang w:val="vi-VN"/>
        </w:rPr>
      </w:pPr>
      <w:r w:rsidRPr="002F06EF">
        <w:rPr>
          <w:rFonts w:ascii="Chu Van An" w:hAnsi="Chu Van An" w:cs="Chu Van An"/>
          <w:b/>
          <w:color w:val="000000"/>
          <w:position w:val="-10"/>
          <w:sz w:val="24"/>
          <w:szCs w:val="24"/>
          <w:u w:val="single"/>
        </w:rPr>
        <w:t>C</w:t>
      </w:r>
      <w:r w:rsidRPr="002F06EF">
        <w:rPr>
          <w:rFonts w:ascii="Chu Van An" w:hAnsi="Chu Van An" w:cs="Chu Van An"/>
          <w:b/>
          <w:color w:val="000000"/>
          <w:position w:val="-10"/>
          <w:sz w:val="24"/>
          <w:szCs w:val="24"/>
        </w:rPr>
        <w:t>họn</w:t>
      </w:r>
      <w:r w:rsidRPr="002F06EF">
        <w:rPr>
          <w:rFonts w:ascii="Chu Van An" w:hAnsi="Chu Van An" w:cs="Chu Van An"/>
          <w:position w:val="-10"/>
          <w:sz w:val="24"/>
          <w:szCs w:val="24"/>
          <w:lang w:val="vi-VN"/>
        </w:rPr>
        <w:t xml:space="preserve"> </w:t>
      </w:r>
      <w:r w:rsidRPr="002F06EF">
        <w:rPr>
          <w:rFonts w:ascii="Chu Van An" w:hAnsi="Chu Van An" w:cs="Chu Van An"/>
          <w:position w:val="-10"/>
          <w:sz w:val="24"/>
          <w:szCs w:val="24"/>
          <w:u w:val="single"/>
          <w:lang w:val="vi-VN"/>
        </w:rPr>
        <w:t>D</w:t>
      </w:r>
    </w:p>
    <w:p w14:paraId="7AC5CD6F" w14:textId="77777777" w:rsidR="00741FA6" w:rsidRPr="002F06EF" w:rsidRDefault="00741FA6" w:rsidP="00741FA6">
      <w:pPr>
        <w:spacing w:line="240" w:lineRule="auto"/>
        <w:ind w:left="992" w:firstLine="283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Để phương trình có nghiệm thì </w:t>
      </w:r>
      <w:r w:rsidRPr="002F06EF">
        <w:rPr>
          <w:rFonts w:ascii="Chu Van An" w:hAnsi="Chu Van An" w:cs="Chu Van An"/>
          <w:position w:val="-36"/>
          <w:sz w:val="24"/>
          <w:szCs w:val="24"/>
        </w:rPr>
        <w:object w:dxaOrig="2565" w:dyaOrig="840" w14:anchorId="54BC8590">
          <v:shape id="_x0000_i1586" type="#_x0000_t75" style="width:128.25pt;height:42pt" o:ole="">
            <v:imagedata r:id="rId1053" o:title=""/>
          </v:shape>
          <o:OLEObject Type="Embed" ProgID="Equation.DSMT4" ShapeID="_x0000_i1586" DrawAspect="Content" ObjectID="_1685730182" r:id="rId1075"/>
        </w:object>
      </w:r>
    </w:p>
    <w:p w14:paraId="1167031A" w14:textId="77777777" w:rsidR="00741FA6" w:rsidRPr="002F06EF" w:rsidRDefault="00741FA6" w:rsidP="00741FA6">
      <w:pPr>
        <w:spacing w:line="240" w:lineRule="auto"/>
        <w:ind w:left="992" w:firstLine="283"/>
        <w:rPr>
          <w:rFonts w:ascii="Chu Van An" w:hAnsi="Chu Van An" w:cs="Chu Van An"/>
          <w:color w:val="000000"/>
          <w:position w:val="-6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Vậy </w:t>
      </w:r>
      <w:r w:rsidRPr="002F06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810" w:dyaOrig="285" w14:anchorId="5F5CCE6F">
          <v:shape id="_x0000_i1587" type="#_x0000_t75" style="width:40.5pt;height:14.25pt" o:ole="">
            <v:imagedata r:id="rId1051" o:title=""/>
          </v:shape>
          <o:OLEObject Type="Embed" ProgID="Equation.DSMT4" ShapeID="_x0000_i1587" DrawAspect="Content" ObjectID="_1685730183" r:id="rId1076"/>
        </w:object>
      </w:r>
    </w:p>
    <w:p w14:paraId="37EEC5F3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15: </w:t>
      </w:r>
      <w:r w:rsidRPr="002F06EF">
        <w:rPr>
          <w:rFonts w:ascii="Chu Van An" w:hAnsi="Chu Van An" w:cs="Chu Van An"/>
        </w:rPr>
        <w:t xml:space="preserve">Tìm tất cả các giá trị của tham số </w:t>
      </w:r>
      <w:r w:rsidRPr="002F06EF">
        <w:rPr>
          <w:color w:val="000000"/>
          <w:position w:val="-6"/>
        </w:rPr>
        <w:object w:dxaOrig="255" w:dyaOrig="225" w14:anchorId="06687276">
          <v:shape id="_x0000_i1588" type="#_x0000_t75" style="width:12.75pt;height:11.25pt" o:ole="">
            <v:imagedata r:id="rId1077" o:title=""/>
          </v:shape>
          <o:OLEObject Type="Embed" ProgID="Equation.DSMT4" ShapeID="_x0000_i1588" DrawAspect="Content" ObjectID="_1685730184" r:id="rId1078"/>
        </w:object>
      </w:r>
      <w:r w:rsidRPr="002F06EF">
        <w:rPr>
          <w:rFonts w:ascii="Chu Van An" w:hAnsi="Chu Van An" w:cs="Chu Van An"/>
        </w:rPr>
        <w:t xml:space="preserve"> để phương trình sau có nghiệm : </w:t>
      </w:r>
      <w:r w:rsidRPr="002F06EF">
        <w:rPr>
          <w:color w:val="000000"/>
          <w:position w:val="-8"/>
        </w:rPr>
        <w:object w:dxaOrig="1905" w:dyaOrig="285" w14:anchorId="6FFBCF30">
          <v:shape id="_x0000_i1589" type="#_x0000_t75" style="width:95.25pt;height:14.25pt" o:ole="">
            <v:imagedata r:id="rId1079" o:title=""/>
          </v:shape>
          <o:OLEObject Type="Embed" ProgID="Equation.DSMT4" ShapeID="_x0000_i1589" DrawAspect="Content" ObjectID="_1685730185" r:id="rId1080"/>
        </w:object>
      </w:r>
      <w:r w:rsidRPr="002F06EF">
        <w:rPr>
          <w:rFonts w:ascii="Chu Van An" w:hAnsi="Chu Van An" w:cs="Chu Van An"/>
        </w:rPr>
        <w:t>.</w:t>
      </w:r>
    </w:p>
    <w:p w14:paraId="5E2CDC62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735" w:dyaOrig="285" w14:anchorId="2A4858BA">
          <v:shape id="_x0000_i1590" type="#_x0000_t75" style="width:36.75pt;height:14.25pt" o:ole="">
            <v:imagedata r:id="rId1081" o:title=""/>
          </v:shape>
          <o:OLEObject Type="Embed" ProgID="Equation.DSMT4" ShapeID="_x0000_i1590" DrawAspect="Content" ObjectID="_1685730186" r:id="rId1082"/>
        </w:object>
      </w:r>
      <w:r w:rsidRPr="002F06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F06EF">
        <w:rPr>
          <w:rFonts w:ascii="Chu Van An" w:hAnsi="Chu Van An" w:cs="Chu Van An"/>
          <w:sz w:val="24"/>
          <w:szCs w:val="24"/>
          <w:lang w:val="fr-FR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080" w:dyaOrig="285" w14:anchorId="3480ADD0">
          <v:shape id="_x0000_i1591" type="#_x0000_t75" style="width:54pt;height:14.25pt" o:ole="">
            <v:imagedata r:id="rId1083" o:title=""/>
          </v:shape>
          <o:OLEObject Type="Embed" ProgID="Equation.DSMT4" ShapeID="_x0000_i1591" DrawAspect="Content" ObjectID="_1685730187" r:id="rId1084"/>
        </w:object>
      </w:r>
      <w:r w:rsidRPr="002F06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F06EF">
        <w:rPr>
          <w:rFonts w:ascii="Chu Van An" w:hAnsi="Chu Van An" w:cs="Chu Van An"/>
          <w:sz w:val="24"/>
          <w:szCs w:val="24"/>
          <w:lang w:val="fr-FR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600" w:dyaOrig="285" w14:anchorId="4798E106">
          <v:shape id="_x0000_i1592" type="#_x0000_t75" style="width:30pt;height:14.25pt" o:ole="">
            <v:imagedata r:id="rId1085" o:title=""/>
          </v:shape>
          <o:OLEObject Type="Embed" ProgID="Equation.DSMT4" ShapeID="_x0000_i1592" DrawAspect="Content" ObjectID="_1685730188" r:id="rId1086"/>
        </w:object>
      </w:r>
      <w:r w:rsidRPr="002F06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F06EF">
        <w:rPr>
          <w:rFonts w:ascii="Chu Van An" w:hAnsi="Chu Van An" w:cs="Chu Van An"/>
          <w:sz w:val="24"/>
          <w:szCs w:val="24"/>
          <w:lang w:val="fr-FR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035" w:dyaOrig="285" w14:anchorId="4EFD8290">
          <v:shape id="_x0000_i1593" type="#_x0000_t75" style="width:51.75pt;height:14.25pt" o:ole="">
            <v:imagedata r:id="rId1087" o:title=""/>
          </v:shape>
          <o:OLEObject Type="Embed" ProgID="Equation.DSMT4" ShapeID="_x0000_i1593" DrawAspect="Content" ObjectID="_1685730189" r:id="rId1088"/>
        </w:object>
      </w:r>
      <w:r w:rsidRPr="002F06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A0F8506" w14:textId="4A9F8B7F" w:rsidR="00741FA6" w:rsidRPr="002F06EF" w:rsidRDefault="00741FA6" w:rsidP="00741FA6">
      <w:pPr>
        <w:spacing w:line="240" w:lineRule="auto"/>
        <w:ind w:left="992" w:hanging="993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06F26D3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Xét phương trình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905" w:dyaOrig="285" w14:anchorId="6E86B0EA">
          <v:shape id="_x0000_i1594" type="#_x0000_t75" style="width:95.25pt;height:14.25pt" o:ole="">
            <v:imagedata r:id="rId1089" o:title=""/>
          </v:shape>
          <o:OLEObject Type="Embed" ProgID="Equation.DSMT4" ShapeID="_x0000_i1594" DrawAspect="Content" ObjectID="_1685730190" r:id="rId1090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03313902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Để phương trình cho có nghiệm </w:t>
      </w:r>
      <w:r w:rsidRPr="002F06EF">
        <w:rPr>
          <w:rFonts w:ascii="Chu Van An" w:hAnsi="Chu Van An" w:cs="Chu Van An"/>
          <w:color w:val="000000"/>
          <w:position w:val="-14"/>
          <w:sz w:val="24"/>
          <w:szCs w:val="24"/>
        </w:rPr>
        <w:object w:dxaOrig="1845" w:dyaOrig="435" w14:anchorId="403E02B6">
          <v:shape id="_x0000_i1595" type="#_x0000_t75" style="width:92.25pt;height:21.75pt" o:ole="">
            <v:imagedata r:id="rId1091" o:title=""/>
          </v:shape>
          <o:OLEObject Type="Embed" ProgID="Equation.DSMT4" ShapeID="_x0000_i1595" DrawAspect="Content" ObjectID="_1685730191" r:id="rId1092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455" w:dyaOrig="315" w14:anchorId="25FAC3C8">
          <v:shape id="_x0000_i1596" type="#_x0000_t75" style="width:72.75pt;height:15.75pt" o:ole="">
            <v:imagedata r:id="rId1093" o:title=""/>
          </v:shape>
          <o:OLEObject Type="Embed" ProgID="Equation.DSMT4" ShapeID="_x0000_i1596" DrawAspect="Content" ObjectID="_1685730192" r:id="rId1094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</w:t>
      </w:r>
      <w:r w:rsidRPr="002F06EF">
        <w:rPr>
          <w:rFonts w:ascii="Chu Van An" w:hAnsi="Chu Van An" w:cs="Chu Van An"/>
          <w:color w:val="000000"/>
          <w:position w:val="-8"/>
          <w:sz w:val="24"/>
          <w:szCs w:val="24"/>
        </w:rPr>
        <w:object w:dxaOrig="1395" w:dyaOrig="285" w14:anchorId="203583F5">
          <v:shape id="_x0000_i1597" type="#_x0000_t75" style="width:69.75pt;height:14.25pt" o:ole="">
            <v:imagedata r:id="rId1095" o:title=""/>
          </v:shape>
          <o:OLEObject Type="Embed" ProgID="Equation.DSMT4" ShapeID="_x0000_i1597" DrawAspect="Content" ObjectID="_1685730193" r:id="rId1096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1264B8BA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lang w:val="nl-NL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  <w:lang w:val="nl-NL"/>
        </w:rPr>
        <w:t xml:space="preserve">Câu 16: </w:t>
      </w:r>
      <w:r w:rsidRPr="002F06EF">
        <w:rPr>
          <w:rFonts w:ascii="Chu Van An" w:hAnsi="Chu Van An" w:cs="Chu Van An"/>
        </w:rPr>
        <w:t xml:space="preserve">Điều kiện của </w:t>
      </w:r>
      <w:r w:rsidRPr="002F06EF">
        <w:rPr>
          <w:position w:val="-6"/>
        </w:rPr>
        <w:object w:dxaOrig="270" w:dyaOrig="225" w14:anchorId="40141F9A">
          <v:shape id="_x0000_i1598" type="#_x0000_t75" style="width:13.5pt;height:11.25pt" o:ole="">
            <v:imagedata r:id="rId1097" o:title=""/>
          </v:shape>
          <o:OLEObject Type="Embed" ProgID="Equation.DSMT4" ShapeID="_x0000_i1598" DrawAspect="Content" ObjectID="_1685730194" r:id="rId1098"/>
        </w:object>
      </w:r>
      <w:r w:rsidRPr="002F06EF">
        <w:rPr>
          <w:rFonts w:ascii="Chu Van An" w:hAnsi="Chu Van An" w:cs="Chu Van An"/>
        </w:rPr>
        <w:t xml:space="preserve"> đề phương trình </w:t>
      </w:r>
      <w:r w:rsidRPr="002F06EF">
        <w:rPr>
          <w:position w:val="-6"/>
        </w:rPr>
        <w:object w:dxaOrig="1815" w:dyaOrig="270" w14:anchorId="5F0D295D">
          <v:shape id="_x0000_i1599" type="#_x0000_t75" style="width:90.75pt;height:13.5pt" o:ole="">
            <v:imagedata r:id="rId1099" o:title=""/>
          </v:shape>
          <o:OLEObject Type="Embed" ProgID="Equation.DSMT4" ShapeID="_x0000_i1599" DrawAspect="Content" ObjectID="_1685730195" r:id="rId1100"/>
        </w:object>
      </w:r>
      <w:r w:rsidRPr="002F06EF">
        <w:rPr>
          <w:rFonts w:ascii="Chu Van An" w:hAnsi="Chu Van An" w:cs="Chu Van An"/>
        </w:rPr>
        <w:t xml:space="preserve"> có nghiệm là</w:t>
      </w:r>
    </w:p>
    <w:p w14:paraId="3D0F777D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2F06EF">
        <w:rPr>
          <w:rFonts w:ascii="Chu Van An" w:hAnsi="Chu Van An" w:cs="Chu Van An"/>
          <w:position w:val="-8"/>
          <w:sz w:val="24"/>
          <w:szCs w:val="24"/>
        </w:rPr>
        <w:object w:dxaOrig="900" w:dyaOrig="375" w14:anchorId="16F8CD7F">
          <v:shape id="_x0000_i1600" type="#_x0000_t75" style="width:45pt;height:18.75pt" o:ole="">
            <v:imagedata r:id="rId1101" o:title=""/>
          </v:shape>
          <o:OLEObject Type="Embed" ProgID="Equation.DSMT4" ShapeID="_x0000_i1600" DrawAspect="Content" ObjectID="_1685730196" r:id="rId1102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  <w:lang w:val="nl-NL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1110" w:dyaOrig="285" w14:anchorId="61F04C83">
          <v:shape id="_x0000_i1601" type="#_x0000_t75" style="width:55.5pt;height:14.25pt" o:ole="">
            <v:imagedata r:id="rId1103" o:title=""/>
          </v:shape>
          <o:OLEObject Type="Embed" ProgID="Equation.DSMT4" ShapeID="_x0000_i1601" DrawAspect="Content" ObjectID="_1685730197" r:id="rId1104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  <w:lang w:val="nl-NL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C</w:t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2F06EF">
        <w:rPr>
          <w:rFonts w:ascii="Chu Van An" w:hAnsi="Chu Van An" w:cs="Chu Van An"/>
          <w:position w:val="-30"/>
          <w:sz w:val="24"/>
          <w:szCs w:val="24"/>
        </w:rPr>
        <w:object w:dxaOrig="840" w:dyaOrig="750" w14:anchorId="5AB43373">
          <v:shape id="_x0000_i1602" type="#_x0000_t75" style="width:42pt;height:37.5pt" o:ole="">
            <v:imagedata r:id="rId1105" o:title=""/>
          </v:shape>
          <o:OLEObject Type="Embed" ProgID="Equation.DSMT4" ShapeID="_x0000_i1602" DrawAspect="Content" ObjectID="_1685730198" r:id="rId1106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  <w:lang w:val="nl-NL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585" w:dyaOrig="285" w14:anchorId="4E26B844">
          <v:shape id="_x0000_i1603" type="#_x0000_t75" style="width:29.25pt;height:14.25pt" o:ole="">
            <v:imagedata r:id="rId1107" o:title=""/>
          </v:shape>
          <o:OLEObject Type="Embed" ProgID="Equation.DSMT4" ShapeID="_x0000_i1603" DrawAspect="Content" ObjectID="_1685730199" r:id="rId1108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1567BE92" w14:textId="45163F41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48069771" w14:textId="77777777" w:rsidR="00741FA6" w:rsidRPr="002F06EF" w:rsidRDefault="00741FA6" w:rsidP="00741FA6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30"/>
          <w:sz w:val="24"/>
          <w:szCs w:val="24"/>
        </w:rPr>
        <w:object w:dxaOrig="6105" w:dyaOrig="675" w14:anchorId="3E77DB59">
          <v:shape id="_x0000_i1604" type="#_x0000_t75" style="width:305.25pt;height:33.75pt" o:ole="">
            <v:imagedata r:id="rId1109" o:title=""/>
          </v:shape>
          <o:OLEObject Type="Embed" ProgID="Equation.DSMT4" ShapeID="_x0000_i1604" DrawAspect="Content" ObjectID="_1685730200" r:id="rId1110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3FECB0ED" w14:textId="77777777" w:rsidR="00741FA6" w:rsidRPr="002F06EF" w:rsidRDefault="00741FA6" w:rsidP="00741FA6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>Phương trình có nghiệm khi và chỉ khi:</w:t>
      </w:r>
    </w:p>
    <w:p w14:paraId="764C5CFF" w14:textId="77777777" w:rsidR="00741FA6" w:rsidRPr="002F06EF" w:rsidRDefault="00741FA6" w:rsidP="00741FA6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32"/>
          <w:sz w:val="24"/>
          <w:szCs w:val="24"/>
        </w:rPr>
        <w:object w:dxaOrig="2775" w:dyaOrig="765" w14:anchorId="1726CC96">
          <v:shape id="_x0000_i1605" type="#_x0000_t75" style="width:138.75pt;height:38.25pt" o:ole="">
            <v:imagedata r:id="rId1111" o:title=""/>
          </v:shape>
          <o:OLEObject Type="Embed" ProgID="Equation.DSMT4" ShapeID="_x0000_i1605" DrawAspect="Content" ObjectID="_1685730201" r:id="rId1112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6A9887DD" w14:textId="77777777" w:rsidR="00741FA6" w:rsidRPr="002F06EF" w:rsidRDefault="00741FA6" w:rsidP="00741FA6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6"/>
          <w:sz w:val="24"/>
          <w:szCs w:val="24"/>
        </w:rPr>
        <w:object w:dxaOrig="1110" w:dyaOrig="330" w14:anchorId="46835582">
          <v:shape id="_x0000_i1606" type="#_x0000_t75" style="width:55.5pt;height:16.5pt" o:ole="">
            <v:imagedata r:id="rId1113" o:title=""/>
          </v:shape>
          <o:OLEObject Type="Embed" ProgID="Equation.DSMT4" ShapeID="_x0000_i1606" DrawAspect="Content" ObjectID="_1685730202" r:id="rId1114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78A11268" w14:textId="77777777" w:rsidR="00741FA6" w:rsidRPr="002F06EF" w:rsidRDefault="00741FA6" w:rsidP="00741FA6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30"/>
          <w:sz w:val="24"/>
          <w:szCs w:val="24"/>
        </w:rPr>
        <w:object w:dxaOrig="1170" w:dyaOrig="720" w14:anchorId="37742CDA">
          <v:shape id="_x0000_i1607" type="#_x0000_t75" style="width:58.5pt;height:36pt" o:ole="">
            <v:imagedata r:id="rId1115" o:title=""/>
          </v:shape>
          <o:OLEObject Type="Embed" ProgID="Equation.DSMT4" ShapeID="_x0000_i1607" DrawAspect="Content" ObjectID="_1685730203" r:id="rId1116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564C19EA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b/>
          <w:color w:val="0033CC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17: </w:t>
      </w:r>
      <w:r w:rsidRPr="002F06EF">
        <w:rPr>
          <w:rFonts w:ascii="Chu Van An" w:hAnsi="Chu Van An" w:cs="Chu Van An"/>
          <w:color w:val="000000"/>
          <w:lang w:val="nl-NL"/>
        </w:rPr>
        <w:t xml:space="preserve">Tìm số các giá trị nguyên của </w:t>
      </w:r>
      <w:r w:rsidRPr="002F06EF">
        <w:rPr>
          <w:position w:val="-6"/>
        </w:rPr>
        <w:object w:dxaOrig="240" w:dyaOrig="225" w14:anchorId="7EE96BC0">
          <v:shape id="_x0000_i1608" type="#_x0000_t75" style="width:12pt;height:11.25pt" o:ole="">
            <v:imagedata r:id="rId1117" o:title=""/>
          </v:shape>
          <o:OLEObject Type="Embed" ProgID="Equation.DSMT4" ShapeID="_x0000_i1608" DrawAspect="Content" ObjectID="_1685730204" r:id="rId1118"/>
        </w:object>
      </w:r>
      <w:r w:rsidRPr="002F06EF">
        <w:rPr>
          <w:rFonts w:ascii="Chu Van An" w:hAnsi="Chu Van An" w:cs="Chu Van An"/>
          <w:color w:val="000000"/>
          <w:lang w:val="nl-NL"/>
        </w:rPr>
        <w:t xml:space="preserve"> để phương trình </w:t>
      </w:r>
      <w:r w:rsidRPr="002F06EF">
        <w:rPr>
          <w:position w:val="-14"/>
        </w:rPr>
        <w:object w:dxaOrig="3765" w:dyaOrig="405" w14:anchorId="5BD7ACAB">
          <v:shape id="_x0000_i1609" type="#_x0000_t75" style="width:188.25pt;height:20.25pt" o:ole="">
            <v:imagedata r:id="rId1119" o:title=""/>
          </v:shape>
          <o:OLEObject Type="Embed" ProgID="Equation.DSMT4" ShapeID="_x0000_i1609" DrawAspect="Content" ObjectID="_1685730205" r:id="rId1120"/>
        </w:object>
      </w:r>
      <w:r w:rsidRPr="002F06EF">
        <w:rPr>
          <w:rFonts w:ascii="Chu Van An" w:hAnsi="Chu Van An" w:cs="Chu Van An"/>
        </w:rPr>
        <w:t xml:space="preserve"> có nghiệm.</w:t>
      </w:r>
    </w:p>
    <w:p w14:paraId="408B02D8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F06EF">
        <w:rPr>
          <w:rFonts w:ascii="Chu Van An" w:hAnsi="Chu Van An" w:cs="Chu Van An"/>
          <w:sz w:val="24"/>
          <w:szCs w:val="24"/>
        </w:rPr>
        <w:t>0</w:t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B</w:t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2F06EF">
        <w:rPr>
          <w:rFonts w:ascii="Chu Van An" w:hAnsi="Chu Van An" w:cs="Chu Van An"/>
          <w:color w:val="000000"/>
          <w:sz w:val="24"/>
          <w:szCs w:val="24"/>
          <w:lang w:val="nl-NL"/>
        </w:rPr>
        <w:t>3.</w:t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2F06EF">
        <w:rPr>
          <w:rFonts w:ascii="Chu Van An" w:hAnsi="Chu Van An" w:cs="Chu Van An"/>
          <w:sz w:val="24"/>
          <w:szCs w:val="24"/>
          <w:lang w:val="nl-NL"/>
        </w:rPr>
        <w:t>Vô số.</w:t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2F06EF">
        <w:rPr>
          <w:rFonts w:ascii="Chu Van An" w:hAnsi="Chu Van An" w:cs="Chu Van An"/>
          <w:color w:val="000000"/>
          <w:sz w:val="24"/>
          <w:szCs w:val="24"/>
          <w:lang w:val="nl-NL"/>
        </w:rPr>
        <w:t>1.</w:t>
      </w:r>
    </w:p>
    <w:p w14:paraId="2FF8F455" w14:textId="781C4CCB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7CC22EE0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2F06EF">
        <w:rPr>
          <w:rFonts w:ascii="Chu Van An" w:hAnsi="Chu Van An" w:cs="Chu Van An"/>
          <w:sz w:val="24"/>
          <w:szCs w:val="24"/>
          <w:lang w:val="nl-NL"/>
        </w:rPr>
        <w:t xml:space="preserve">PT dạng: a sinx + b cosx = c có nghiệm </w:t>
      </w:r>
      <w:r w:rsidRPr="002F06EF">
        <w:rPr>
          <w:rFonts w:ascii="Chu Van An" w:hAnsi="Chu Van An" w:cs="Chu Van An"/>
          <w:position w:val="-10"/>
          <w:sz w:val="24"/>
          <w:szCs w:val="24"/>
        </w:rPr>
        <w:object w:dxaOrig="1815" w:dyaOrig="375" w14:anchorId="7C080923">
          <v:shape id="_x0000_i1610" type="#_x0000_t75" style="width:90.75pt;height:18.75pt" o:ole="">
            <v:imagedata r:id="rId1121" o:title=""/>
          </v:shape>
          <o:OLEObject Type="Embed" ProgID="Equation.DSMT4" ShapeID="_x0000_i1610" DrawAspect="Content" ObjectID="_1685730206" r:id="rId1122"/>
        </w:object>
      </w:r>
      <w:r w:rsidRPr="002F06EF">
        <w:rPr>
          <w:rFonts w:ascii="Chu Van An" w:hAnsi="Chu Van An" w:cs="Chu Van An"/>
          <w:sz w:val="24"/>
          <w:szCs w:val="24"/>
          <w:lang w:val="nl-NL"/>
        </w:rPr>
        <w:t>Nên có nghiệm khi và chỉ khi</w:t>
      </w:r>
    </w:p>
    <w:p w14:paraId="408D4AF3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F06EF">
        <w:rPr>
          <w:rFonts w:ascii="Chu Van An" w:hAnsi="Chu Van An" w:cs="Chu Van An"/>
          <w:position w:val="-14"/>
          <w:sz w:val="24"/>
          <w:szCs w:val="24"/>
        </w:rPr>
        <w:object w:dxaOrig="3240" w:dyaOrig="435" w14:anchorId="5B538EEE">
          <v:shape id="_x0000_i1611" type="#_x0000_t75" style="width:162pt;height:21.75pt" o:ole="">
            <v:imagedata r:id="rId1123" o:title=""/>
          </v:shape>
          <o:OLEObject Type="Embed" ProgID="Equation.DSMT4" ShapeID="_x0000_i1611" DrawAspect="Content" ObjectID="_1685730207" r:id="rId1124"/>
        </w:object>
      </w:r>
      <w:r w:rsidRPr="002F06EF">
        <w:rPr>
          <w:rFonts w:ascii="Chu Van An" w:hAnsi="Chu Van An" w:cs="Chu Van An"/>
          <w:position w:val="-26"/>
          <w:sz w:val="24"/>
          <w:szCs w:val="24"/>
        </w:rPr>
        <w:object w:dxaOrig="2775" w:dyaOrig="705" w14:anchorId="2F9F2D2F">
          <v:shape id="_x0000_i1612" type="#_x0000_t75" style="width:138.75pt;height:35.25pt" o:ole="">
            <v:imagedata r:id="rId1125" o:title=""/>
          </v:shape>
          <o:OLEObject Type="Embed" ProgID="Equation.DSMT4" ShapeID="_x0000_i1612" DrawAspect="Content" ObjectID="_1685730208" r:id="rId1126"/>
        </w:object>
      </w:r>
      <w:r w:rsidRPr="002F06EF">
        <w:rPr>
          <w:rFonts w:ascii="Chu Van An" w:hAnsi="Chu Van An" w:cs="Chu Van An"/>
          <w:sz w:val="24"/>
          <w:szCs w:val="24"/>
          <w:lang w:val="nl-NL"/>
        </w:rPr>
        <w:t>m</w:t>
      </w:r>
      <w:r w:rsidRPr="002F06EF">
        <w:rPr>
          <w:rFonts w:ascii="Chu Van An" w:hAnsi="Chu Van An" w:cs="Chu Van An"/>
          <w:position w:val="-14"/>
          <w:sz w:val="24"/>
          <w:szCs w:val="24"/>
        </w:rPr>
        <w:object w:dxaOrig="2370" w:dyaOrig="405" w14:anchorId="08952D0F">
          <v:shape id="_x0000_i1613" type="#_x0000_t75" style="width:118.5pt;height:20.25pt" o:ole="">
            <v:imagedata r:id="rId1127" o:title=""/>
          </v:shape>
          <o:OLEObject Type="Embed" ProgID="Equation.DSMT4" ShapeID="_x0000_i1613" DrawAspect="Content" ObjectID="_1685730209" r:id="rId1128"/>
        </w:object>
      </w:r>
    </w:p>
    <w:p w14:paraId="0781249F" w14:textId="77777777" w:rsidR="00741FA6" w:rsidRPr="002F06EF" w:rsidRDefault="00741FA6" w:rsidP="00741FA6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2F06EF">
        <w:rPr>
          <w:rFonts w:ascii="Chu Van An" w:hAnsi="Chu Van An" w:cs="Chu Van An"/>
          <w:sz w:val="24"/>
          <w:szCs w:val="24"/>
          <w:lang w:val="nl-NL"/>
        </w:rPr>
        <w:t xml:space="preserve">Vậy có 3 giá trị </w:t>
      </w:r>
      <w:r w:rsidRPr="002F06EF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nguyên </w:t>
      </w:r>
      <w:r w:rsidRPr="002F06EF">
        <w:rPr>
          <w:rFonts w:ascii="Chu Van An" w:hAnsi="Chu Van An" w:cs="Chu Van An"/>
          <w:sz w:val="24"/>
          <w:szCs w:val="24"/>
          <w:lang w:val="nl-NL"/>
        </w:rPr>
        <w:t xml:space="preserve">của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240" w:dyaOrig="225" w14:anchorId="5DEE48C7">
          <v:shape id="_x0000_i1614" type="#_x0000_t75" style="width:12pt;height:11.25pt" o:ole="">
            <v:imagedata r:id="rId1129" o:title=""/>
          </v:shape>
          <o:OLEObject Type="Embed" ProgID="Equation.DSMT4" ShapeID="_x0000_i1614" DrawAspect="Content" ObjectID="_1685730210" r:id="rId1130"/>
        </w:object>
      </w:r>
      <w:r w:rsidRPr="002F06EF">
        <w:rPr>
          <w:rFonts w:ascii="Chu Van An" w:hAnsi="Chu Van An" w:cs="Chu Van An"/>
          <w:sz w:val="24"/>
          <w:szCs w:val="24"/>
          <w:lang w:val="nl-NL"/>
        </w:rPr>
        <w:t>.</w:t>
      </w:r>
    </w:p>
    <w:p w14:paraId="0066A129" w14:textId="77777777" w:rsidR="00741FA6" w:rsidRPr="002F06EF" w:rsidRDefault="00741FA6" w:rsidP="00741FA6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position w:val="-168"/>
          <w:sz w:val="24"/>
          <w:szCs w:val="24"/>
        </w:rPr>
        <w:object w:dxaOrig="5655" w:dyaOrig="2520" w14:anchorId="196ADA34">
          <v:shape id="_x0000_i1615" type="#_x0000_t75" style="width:282.75pt;height:126.75pt" o:ole="">
            <v:imagedata r:id="rId1131" o:title=""/>
          </v:shape>
          <o:OLEObject Type="Embed" ProgID="Equation.DSMT4" ShapeID="_x0000_i1615" DrawAspect="Content" ObjectID="_1685730211" r:id="rId1132"/>
        </w:object>
      </w:r>
    </w:p>
    <w:p w14:paraId="7C415A9D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18: </w:t>
      </w:r>
      <w:r w:rsidRPr="002F06EF">
        <w:rPr>
          <w:rFonts w:ascii="Chu Van An" w:hAnsi="Chu Van An" w:cs="Chu Van An"/>
        </w:rPr>
        <w:t xml:space="preserve">Phương trình </w:t>
      </w:r>
      <w:r w:rsidRPr="002F06EF">
        <w:rPr>
          <w:position w:val="-8"/>
        </w:rPr>
        <w:object w:dxaOrig="2040" w:dyaOrig="360" w14:anchorId="3341C38D">
          <v:shape id="_x0000_i1616" type="#_x0000_t75" style="width:102pt;height:18pt" o:ole="">
            <v:imagedata r:id="rId1133" o:title=""/>
          </v:shape>
          <o:OLEObject Type="Embed" ProgID="Equation.DSMT4" ShapeID="_x0000_i1616" DrawAspect="Content" ObjectID="_1685730212" r:id="rId1134"/>
        </w:object>
      </w:r>
      <w:r w:rsidRPr="002F06EF">
        <w:rPr>
          <w:rFonts w:ascii="Chu Van An" w:hAnsi="Chu Van An" w:cs="Chu Van An"/>
        </w:rPr>
        <w:t xml:space="preserve"> có nghiệm khi</w:t>
      </w:r>
    </w:p>
    <w:p w14:paraId="723E2621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F06EF">
        <w:rPr>
          <w:rFonts w:ascii="Chu Van An" w:hAnsi="Chu Van An" w:cs="Chu Van An"/>
          <w:position w:val="-30"/>
          <w:sz w:val="24"/>
          <w:szCs w:val="24"/>
        </w:rPr>
        <w:object w:dxaOrig="825" w:dyaOrig="750" w14:anchorId="7CF7B6B6">
          <v:shape id="_x0000_i1617" type="#_x0000_t75" style="width:41.25pt;height:37.5pt" o:ole="">
            <v:imagedata r:id="rId1135" o:title=""/>
          </v:shape>
          <o:OLEObject Type="Embed" ProgID="Equation.DSMT4" ShapeID="_x0000_i1617" DrawAspect="Content" ObjectID="_1685730213" r:id="rId1136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1050" w:dyaOrig="285" w14:anchorId="462950B0">
          <v:shape id="_x0000_i1618" type="#_x0000_t75" style="width:52.5pt;height:14.25pt" o:ole="">
            <v:imagedata r:id="rId1137" o:title=""/>
          </v:shape>
          <o:OLEObject Type="Embed" ProgID="Equation.DSMT4" ShapeID="_x0000_i1618" DrawAspect="Content" ObjectID="_1685730214" r:id="rId1138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position w:val="-30"/>
          <w:sz w:val="24"/>
          <w:szCs w:val="24"/>
        </w:rPr>
        <w:object w:dxaOrig="825" w:dyaOrig="750" w14:anchorId="3A09516B">
          <v:shape id="_x0000_i1619" type="#_x0000_t75" style="width:41.25pt;height:37.5pt" o:ole="">
            <v:imagedata r:id="rId1139" o:title=""/>
          </v:shape>
          <o:OLEObject Type="Embed" ProgID="Equation.DSMT4" ShapeID="_x0000_i1619" DrawAspect="Content" ObjectID="_1685730215" r:id="rId1140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F06EF">
        <w:rPr>
          <w:rFonts w:ascii="Chu Van An" w:hAnsi="Chu Van An" w:cs="Chu Van An"/>
          <w:position w:val="-30"/>
          <w:sz w:val="24"/>
          <w:szCs w:val="24"/>
        </w:rPr>
        <w:object w:dxaOrig="825" w:dyaOrig="750" w14:anchorId="12855BC7">
          <v:shape id="_x0000_i1620" type="#_x0000_t75" style="width:41.25pt;height:37.5pt" o:ole="">
            <v:imagedata r:id="rId1141" o:title=""/>
          </v:shape>
          <o:OLEObject Type="Embed" ProgID="Equation.DSMT4" ShapeID="_x0000_i1620" DrawAspect="Content" ObjectID="_1685730216" r:id="rId1142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5549BA32" w14:textId="50F66088" w:rsidR="00741FA6" w:rsidRPr="002F06EF" w:rsidRDefault="00741FA6" w:rsidP="00741FA6">
      <w:pPr>
        <w:spacing w:after="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878F3E6" w14:textId="77777777" w:rsidR="00741FA6" w:rsidRPr="002F06EF" w:rsidRDefault="00741FA6" w:rsidP="00741F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Để phương trình có nghiệm thì </w:t>
      </w:r>
      <w:r w:rsidRPr="002F06EF">
        <w:rPr>
          <w:rFonts w:ascii="Chu Van An" w:hAnsi="Chu Van An" w:cs="Chu Van An"/>
          <w:position w:val="-30"/>
          <w:sz w:val="24"/>
          <w:szCs w:val="24"/>
        </w:rPr>
        <w:object w:dxaOrig="3675" w:dyaOrig="720" w14:anchorId="211E95F8">
          <v:shape id="_x0000_i1621" type="#_x0000_t75" style="width:183.75pt;height:36pt" o:ole="">
            <v:imagedata r:id="rId1143" o:title=""/>
          </v:shape>
          <o:OLEObject Type="Embed" ProgID="Equation.DSMT4" ShapeID="_x0000_i1621" DrawAspect="Content" ObjectID="_1685730217" r:id="rId1144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233168F7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lang w:val="vi-V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 xml:space="preserve">Câu 19: </w:t>
      </w:r>
      <w:r w:rsidRPr="002F06EF">
        <w:rPr>
          <w:rFonts w:ascii="Chu Van An" w:hAnsi="Chu Van An" w:cs="Chu Van An"/>
          <w:lang w:val="vi-VN"/>
        </w:rPr>
        <w:t xml:space="preserve">Có bao nhiêu số nguyên </w:t>
      </w:r>
      <w:r w:rsidRPr="002F06EF">
        <w:rPr>
          <w:position w:val="-6"/>
        </w:rPr>
        <w:object w:dxaOrig="240" w:dyaOrig="225" w14:anchorId="2D6C192C">
          <v:shape id="_x0000_i1622" type="#_x0000_t75" style="width:12pt;height:11.25pt" o:ole="">
            <v:imagedata r:id="rId1145" o:title=""/>
          </v:shape>
          <o:OLEObject Type="Embed" ProgID="Equation.DSMT4" ShapeID="_x0000_i1622" DrawAspect="Content" ObjectID="_1685730218" r:id="rId1146"/>
        </w:object>
      </w:r>
      <w:r w:rsidRPr="002F06EF">
        <w:rPr>
          <w:rFonts w:ascii="Chu Van An" w:hAnsi="Chu Van An" w:cs="Chu Van An"/>
          <w:lang w:val="vi-VN"/>
        </w:rPr>
        <w:t xml:space="preserve"> để phương trình </w:t>
      </w:r>
      <w:r w:rsidRPr="002F06EF">
        <w:rPr>
          <w:position w:val="-6"/>
        </w:rPr>
        <w:object w:dxaOrig="2010" w:dyaOrig="270" w14:anchorId="270E6ACD">
          <v:shape id="_x0000_i1623" type="#_x0000_t75" style="width:100.5pt;height:13.5pt" o:ole="">
            <v:imagedata r:id="rId1147" o:title=""/>
          </v:shape>
          <o:OLEObject Type="Embed" ProgID="Equation.DSMT4" ShapeID="_x0000_i1623" DrawAspect="Content" ObjectID="_1685730219" r:id="rId1148"/>
        </w:object>
      </w:r>
      <w:r w:rsidRPr="002F06EF">
        <w:rPr>
          <w:rFonts w:ascii="Chu Van An" w:hAnsi="Chu Van An" w:cs="Chu Van An"/>
          <w:lang w:val="vi-VN"/>
        </w:rPr>
        <w:t xml:space="preserve"> có nghiệm?</w:t>
      </w:r>
    </w:p>
    <w:p w14:paraId="39949E3A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F06EF">
        <w:rPr>
          <w:rFonts w:ascii="Chu Van An" w:hAnsi="Chu Van An" w:cs="Chu Van An"/>
          <w:color w:val="000000"/>
          <w:sz w:val="24"/>
          <w:szCs w:val="24"/>
          <w:lang w:val="vi-VN"/>
        </w:rPr>
        <w:t>13.</w:t>
      </w:r>
    </w:p>
    <w:p w14:paraId="1586F063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2F06EF">
        <w:rPr>
          <w:rFonts w:ascii="Chu Van An" w:hAnsi="Chu Van An" w:cs="Chu Van An"/>
          <w:color w:val="000000"/>
          <w:sz w:val="24"/>
          <w:szCs w:val="24"/>
          <w:lang w:val="vi-VN"/>
        </w:rPr>
        <w:t>Vô số.</w:t>
      </w:r>
    </w:p>
    <w:p w14:paraId="74C0CD38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2F06EF">
        <w:rPr>
          <w:rFonts w:ascii="Chu Van An" w:hAnsi="Chu Van An" w:cs="Chu Van An"/>
          <w:color w:val="000000"/>
          <w:sz w:val="24"/>
          <w:szCs w:val="24"/>
          <w:lang w:val="vi-VN"/>
        </w:rPr>
        <w:t>26.</w:t>
      </w:r>
    </w:p>
    <w:p w14:paraId="238DD395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2F06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F06EF">
        <w:rPr>
          <w:rFonts w:ascii="Chu Van An" w:hAnsi="Chu Van An" w:cs="Chu Van An"/>
          <w:color w:val="000000"/>
          <w:sz w:val="24"/>
          <w:szCs w:val="24"/>
          <w:lang w:val="vi-VN"/>
        </w:rPr>
        <w:t>27.</w:t>
      </w:r>
    </w:p>
    <w:p w14:paraId="12FAC6E2" w14:textId="79C6625E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9AC9814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F06EF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Điều kiện có nghiệm của phương trình là: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4110" w:dyaOrig="315" w14:anchorId="6F240EB1">
          <v:shape id="_x0000_i1624" type="#_x0000_t75" style="width:205.5pt;height:15.75pt" o:ole="">
            <v:imagedata r:id="rId1149" o:title=""/>
          </v:shape>
          <o:OLEObject Type="Embed" ProgID="Equation.DSMT4" ShapeID="_x0000_i1624" DrawAspect="Content" ObjectID="_1685730220" r:id="rId1150"/>
        </w:object>
      </w:r>
      <w:r w:rsidRPr="002F06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2D531826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F06EF">
        <w:rPr>
          <w:rFonts w:ascii="Chu Van An" w:hAnsi="Chu Van An" w:cs="Chu Van An"/>
          <w:sz w:val="24"/>
          <w:szCs w:val="24"/>
          <w:lang w:val="vi-VN"/>
        </w:rPr>
        <w:t xml:space="preserve">Vì </w:t>
      </w:r>
      <w:r w:rsidRPr="002F06EF">
        <w:rPr>
          <w:rFonts w:ascii="Chu Van An" w:hAnsi="Chu Van An" w:cs="Chu Van An"/>
          <w:position w:val="-14"/>
          <w:sz w:val="24"/>
          <w:szCs w:val="24"/>
        </w:rPr>
        <w:object w:dxaOrig="3735" w:dyaOrig="420" w14:anchorId="55547C6F">
          <v:shape id="_x0000_i1625" type="#_x0000_t75" style="width:186.75pt;height:21pt" o:ole="">
            <v:imagedata r:id="rId1151" o:title=""/>
          </v:shape>
          <o:OLEObject Type="Embed" ProgID="Equation.DSMT4" ShapeID="_x0000_i1625" DrawAspect="Content" ObjectID="_1685730221" r:id="rId1152"/>
        </w:object>
      </w:r>
      <w:r w:rsidRPr="002F06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67D23E52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F06EF">
        <w:rPr>
          <w:rFonts w:ascii="Chu Van An" w:hAnsi="Chu Van An" w:cs="Chu Van An"/>
          <w:sz w:val="24"/>
          <w:szCs w:val="24"/>
          <w:lang w:val="vi-VN"/>
        </w:rPr>
        <w:t xml:space="preserve">Như vậy có tất cả 27 giá trị </w:t>
      </w:r>
      <w:r w:rsidRPr="002F06EF">
        <w:rPr>
          <w:rFonts w:ascii="Chu Van An" w:hAnsi="Chu Van An" w:cs="Chu Van An"/>
          <w:position w:val="-6"/>
          <w:sz w:val="24"/>
          <w:szCs w:val="24"/>
        </w:rPr>
        <w:object w:dxaOrig="240" w:dyaOrig="225" w14:anchorId="253689F7">
          <v:shape id="_x0000_i1626" type="#_x0000_t75" style="width:12pt;height:11.25pt" o:ole="">
            <v:imagedata r:id="rId1145" o:title=""/>
          </v:shape>
          <o:OLEObject Type="Embed" ProgID="Equation.DSMT4" ShapeID="_x0000_i1626" DrawAspect="Content" ObjectID="_1685730222" r:id="rId1153"/>
        </w:object>
      </w:r>
      <w:r w:rsidRPr="002F06EF">
        <w:rPr>
          <w:rFonts w:ascii="Chu Van An" w:hAnsi="Chu Van An" w:cs="Chu Van An"/>
          <w:sz w:val="24"/>
          <w:szCs w:val="24"/>
          <w:lang w:val="vi-VN"/>
        </w:rPr>
        <w:t xml:space="preserve"> cần tìm.</w:t>
      </w:r>
    </w:p>
    <w:p w14:paraId="07ADCBCD" w14:textId="77777777" w:rsidR="00741FA6" w:rsidRPr="002F06EF" w:rsidRDefault="00741FA6" w:rsidP="00741FA6">
      <w:pPr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</w:rPr>
      </w:pPr>
      <w:r w:rsidRPr="002F06EF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20: </w:t>
      </w:r>
      <w:r w:rsidRPr="002F06EF">
        <w:rPr>
          <w:rFonts w:ascii="Chu Van An" w:hAnsi="Chu Van An" w:cs="Chu Van An"/>
        </w:rPr>
        <w:t xml:space="preserve">Tổng tất cả các giá trị nguyên của </w:t>
      </w:r>
      <w:r w:rsidRPr="002F06EF">
        <w:rPr>
          <w:noProof/>
          <w:position w:val="-6"/>
          <w:lang w:val="fr-FR"/>
        </w:rPr>
        <w:object w:dxaOrig="255" w:dyaOrig="210" w14:anchorId="385781D4">
          <v:shape id="_x0000_i1627" type="#_x0000_t75" style="width:12.75pt;height:10.5pt;mso-width-percent:0;mso-height-percent:0;mso-width-percent:0;mso-height-percent:0" o:ole="">
            <v:imagedata r:id="rId1154" o:title=""/>
          </v:shape>
          <o:OLEObject Type="Embed" ProgID="Equation.DSMT4" ShapeID="_x0000_i1627" DrawAspect="Content" ObjectID="_1685730223" r:id="rId1155"/>
        </w:object>
      </w:r>
      <w:r w:rsidRPr="002F06EF">
        <w:rPr>
          <w:rFonts w:ascii="Chu Van An" w:hAnsi="Chu Van An" w:cs="Chu Van An"/>
        </w:rPr>
        <w:t xml:space="preserve"> để phương trình </w:t>
      </w:r>
      <w:r w:rsidRPr="002F06EF">
        <w:rPr>
          <w:noProof/>
          <w:position w:val="-14"/>
          <w:lang w:val="fr-FR"/>
        </w:rPr>
        <w:object w:dxaOrig="3525" w:dyaOrig="405" w14:anchorId="101C653B">
          <v:shape id="_x0000_i1628" type="#_x0000_t75" style="width:176.25pt;height:20.25pt;mso-width-percent:0;mso-height-percent:0;mso-width-percent:0;mso-height-percent:0" o:ole="">
            <v:imagedata r:id="rId1156" o:title=""/>
          </v:shape>
          <o:OLEObject Type="Embed" ProgID="Equation.DSMT4" ShapeID="_x0000_i1628" DrawAspect="Content" ObjectID="_1685730224" r:id="rId1157"/>
        </w:object>
      </w:r>
      <w:r w:rsidRPr="002F06EF">
        <w:rPr>
          <w:rFonts w:ascii="Chu Van An" w:hAnsi="Chu Van An" w:cs="Chu Van An"/>
        </w:rPr>
        <w:t xml:space="preserve"> vô nghiệm là</w:t>
      </w:r>
    </w:p>
    <w:p w14:paraId="31701C30" w14:textId="77777777" w:rsidR="00741FA6" w:rsidRPr="002F06EF" w:rsidRDefault="00741FA6" w:rsidP="00741FA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F06EF">
        <w:rPr>
          <w:rFonts w:ascii="Chu Van An" w:hAnsi="Chu Van An" w:cs="Chu Van An"/>
          <w:noProof/>
          <w:color w:val="0000FF"/>
          <w:position w:val="-6"/>
          <w:sz w:val="24"/>
          <w:szCs w:val="24"/>
        </w:rPr>
        <w:object w:dxaOrig="180" w:dyaOrig="255" w14:anchorId="2C64394A">
          <v:shape id="_x0000_i1629" type="#_x0000_t75" style="width:9pt;height:12.75pt;mso-width-percent:0;mso-height-percent:0;mso-width-percent:0;mso-height-percent:0" o:ole="">
            <v:imagedata r:id="rId1158" o:title=""/>
          </v:shape>
          <o:OLEObject Type="Embed" ProgID="Equation.DSMT4" ShapeID="_x0000_i1629" DrawAspect="Content" ObjectID="_1685730225" r:id="rId1159"/>
        </w:object>
      </w:r>
      <w:r w:rsidRPr="002F06EF">
        <w:rPr>
          <w:rFonts w:ascii="Chu Van An" w:hAnsi="Chu Van An" w:cs="Chu Van An"/>
          <w:color w:val="0000FF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F06EF">
        <w:rPr>
          <w:rFonts w:ascii="Chu Van An" w:hAnsi="Chu Van An" w:cs="Chu Van An"/>
          <w:noProof/>
          <w:position w:val="-4"/>
          <w:sz w:val="24"/>
          <w:szCs w:val="24"/>
        </w:rPr>
        <w:object w:dxaOrig="255" w:dyaOrig="255" w14:anchorId="1BF68FD8">
          <v:shape id="_x0000_i1630" type="#_x0000_t75" style="width:12.75pt;height:12.75pt;mso-width-percent:0;mso-height-percent:0;mso-width-percent:0;mso-height-percent:0" o:ole="">
            <v:imagedata r:id="rId1160" o:title=""/>
          </v:shape>
          <o:OLEObject Type="Embed" ProgID="Equation.DSMT4" ShapeID="_x0000_i1630" DrawAspect="Content" ObjectID="_1685730226" r:id="rId1161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F06EF">
        <w:rPr>
          <w:rFonts w:ascii="Chu Van An" w:hAnsi="Chu Van An" w:cs="Chu Van An"/>
          <w:noProof/>
          <w:position w:val="-4"/>
          <w:sz w:val="24"/>
          <w:szCs w:val="24"/>
        </w:rPr>
        <w:object w:dxaOrig="285" w:dyaOrig="255" w14:anchorId="5CF921A4">
          <v:shape id="_x0000_i1631" type="#_x0000_t75" style="width:14.25pt;height:12.75pt;mso-width-percent:0;mso-height-percent:0;mso-width-percent:0;mso-height-percent:0" o:ole="">
            <v:imagedata r:id="rId1162" o:title=""/>
          </v:shape>
          <o:OLEObject Type="Embed" ProgID="Equation.DSMT4" ShapeID="_x0000_i1631" DrawAspect="Content" ObjectID="_1685730227" r:id="rId1163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  <w:r w:rsidRPr="002F06EF">
        <w:rPr>
          <w:rFonts w:ascii="Chu Van An" w:hAnsi="Chu Van An" w:cs="Chu Van An"/>
          <w:sz w:val="24"/>
          <w:szCs w:val="24"/>
        </w:rPr>
        <w:tab/>
      </w:r>
      <w:r w:rsidRPr="002F06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F06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F06EF">
        <w:rPr>
          <w:rFonts w:ascii="Chu Van An" w:hAnsi="Chu Van An" w:cs="Chu Van An"/>
          <w:noProof/>
          <w:color w:val="0000FF"/>
          <w:position w:val="-6"/>
          <w:sz w:val="24"/>
          <w:szCs w:val="24"/>
        </w:rPr>
        <w:object w:dxaOrig="255" w:dyaOrig="255" w14:anchorId="5C8C780D">
          <v:shape id="_x0000_i1632" type="#_x0000_t75" style="width:12.75pt;height:12.75pt;mso-width-percent:0;mso-height-percent:0;mso-width-percent:0;mso-height-percent:0" o:ole="">
            <v:imagedata r:id="rId1164" o:title=""/>
          </v:shape>
          <o:OLEObject Type="Embed" ProgID="Equation.DSMT4" ShapeID="_x0000_i1632" DrawAspect="Content" ObjectID="_1685730228" r:id="rId1165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34F6376D" w14:textId="2A0D418C" w:rsidR="00741FA6" w:rsidRPr="002F06EF" w:rsidRDefault="00741FA6" w:rsidP="00741FA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1F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4B93034" w14:textId="77777777" w:rsidR="00741FA6" w:rsidRPr="002F06EF" w:rsidRDefault="00741FA6" w:rsidP="00741FA6">
      <w:pPr>
        <w:spacing w:line="240" w:lineRule="auto"/>
        <w:ind w:left="992" w:hanging="964"/>
        <w:jc w:val="right"/>
        <w:rPr>
          <w:rFonts w:ascii="Chu Van An" w:hAnsi="Chu Van An" w:cs="Chu Van An"/>
          <w:b/>
          <w:i/>
          <w:color w:val="000000"/>
          <w:sz w:val="24"/>
          <w:szCs w:val="24"/>
        </w:rPr>
      </w:pPr>
      <w:r w:rsidRPr="002F06EF">
        <w:rPr>
          <w:rFonts w:ascii="Chu Van An" w:hAnsi="Chu Van An" w:cs="Chu Van An"/>
          <w:b/>
          <w:i/>
          <w:color w:val="000000"/>
          <w:sz w:val="24"/>
          <w:szCs w:val="24"/>
        </w:rPr>
        <w:t>.</w:t>
      </w:r>
    </w:p>
    <w:p w14:paraId="2F7B3267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Ta có: </w:t>
      </w:r>
      <w:r w:rsidRPr="002F06EF">
        <w:rPr>
          <w:rFonts w:ascii="Chu Van An" w:hAnsi="Chu Van An" w:cs="Chu Van An"/>
          <w:noProof/>
          <w:position w:val="-14"/>
          <w:sz w:val="24"/>
          <w:szCs w:val="24"/>
          <w:lang w:val="fr-FR"/>
        </w:rPr>
        <w:object w:dxaOrig="3525" w:dyaOrig="405" w14:anchorId="13E68502">
          <v:shape id="_x0000_i1633" type="#_x0000_t75" style="width:176.25pt;height:20.25pt;mso-width-percent:0;mso-height-percent:0;mso-width-percent:0;mso-height-percent:0" o:ole="">
            <v:imagedata r:id="rId1156" o:title=""/>
          </v:shape>
          <o:OLEObject Type="Embed" ProgID="Equation.DSMT4" ShapeID="_x0000_i1633" DrawAspect="Content" ObjectID="_1685730229" r:id="rId1166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</w:t>
      </w:r>
      <w:r w:rsidRPr="002F06EF">
        <w:rPr>
          <w:rFonts w:ascii="Chu Van An" w:hAnsi="Chu Van An" w:cs="Chu Van An"/>
          <w:noProof/>
          <w:position w:val="-14"/>
          <w:sz w:val="24"/>
          <w:szCs w:val="24"/>
        </w:rPr>
        <w:object w:dxaOrig="345" w:dyaOrig="405" w14:anchorId="0D8961FD">
          <v:shape id="_x0000_i1634" type="#_x0000_t75" style="width:17.25pt;height:20.25pt;mso-width-percent:0;mso-height-percent:0;mso-width-percent:0;mso-height-percent:0" o:ole="">
            <v:imagedata r:id="rId1167" o:title=""/>
          </v:shape>
          <o:OLEObject Type="Embed" ProgID="Equation.DSMT4" ShapeID="_x0000_i1634" DrawAspect="Content" ObjectID="_1685730230" r:id="rId1168"/>
        </w:object>
      </w:r>
    </w:p>
    <w:p w14:paraId="24496865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Điều kiện phương trình </w:t>
      </w:r>
      <w:r w:rsidRPr="002F06EF">
        <w:rPr>
          <w:rFonts w:ascii="Chu Van An" w:hAnsi="Chu Van An" w:cs="Chu Van An"/>
          <w:noProof/>
          <w:position w:val="-14"/>
          <w:sz w:val="24"/>
          <w:szCs w:val="24"/>
        </w:rPr>
        <w:object w:dxaOrig="345" w:dyaOrig="405" w14:anchorId="6A80EC97">
          <v:shape id="_x0000_i1635" type="#_x0000_t75" style="width:17.25pt;height:20.25pt;mso-width-percent:0;mso-height-percent:0;mso-width-percent:0;mso-height-percent:0" o:ole="">
            <v:imagedata r:id="rId1167" o:title=""/>
          </v:shape>
          <o:OLEObject Type="Embed" ProgID="Equation.DSMT4" ShapeID="_x0000_i1635" DrawAspect="Content" ObjectID="_1685730231" r:id="rId1169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vô nghiệm là: </w:t>
      </w:r>
      <w:r w:rsidRPr="002F06EF">
        <w:rPr>
          <w:rFonts w:ascii="Chu Van An" w:hAnsi="Chu Van An" w:cs="Chu Van An"/>
          <w:noProof/>
          <w:position w:val="-14"/>
          <w:sz w:val="24"/>
          <w:szCs w:val="24"/>
        </w:rPr>
        <w:object w:dxaOrig="7470" w:dyaOrig="435" w14:anchorId="6F015A35">
          <v:shape id="_x0000_i1636" type="#_x0000_t75" style="width:373.5pt;height:21.75pt;mso-width-percent:0;mso-height-percent:0;mso-width-percent:0;mso-height-percent:0" o:ole="">
            <v:imagedata r:id="rId1170" o:title=""/>
          </v:shape>
          <o:OLEObject Type="Embed" ProgID="Equation.DSMT4" ShapeID="_x0000_i1636" DrawAspect="Content" ObjectID="_1685730232" r:id="rId1171"/>
        </w:object>
      </w:r>
    </w:p>
    <w:p w14:paraId="2F36AF67" w14:textId="77777777" w:rsidR="00741FA6" w:rsidRPr="002F06EF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Với </w:t>
      </w:r>
      <w:r w:rsidRPr="002F06EF">
        <w:rPr>
          <w:rFonts w:ascii="Chu Van An" w:hAnsi="Chu Van An" w:cs="Chu Van An"/>
          <w:noProof/>
          <w:position w:val="-6"/>
          <w:sz w:val="24"/>
          <w:szCs w:val="24"/>
          <w:lang w:val="fr-FR"/>
        </w:rPr>
        <w:object w:dxaOrig="645" w:dyaOrig="285" w14:anchorId="21EE9F0A">
          <v:shape id="_x0000_i1637" type="#_x0000_t75" style="width:32.25pt;height:14.25pt;mso-width-percent:0;mso-height-percent:0;mso-width-percent:0;mso-height-percent:0" o:ole="">
            <v:imagedata r:id="rId1172" o:title=""/>
          </v:shape>
          <o:OLEObject Type="Embed" ProgID="Equation.DSMT4" ShapeID="_x0000_i1637" DrawAspect="Content" ObjectID="_1685730233" r:id="rId1173"/>
        </w:object>
      </w:r>
      <w:r w:rsidRPr="002F06EF">
        <w:rPr>
          <w:rFonts w:ascii="Chu Van An" w:hAnsi="Chu Van An" w:cs="Chu Van An"/>
          <w:sz w:val="24"/>
          <w:szCs w:val="24"/>
        </w:rPr>
        <w:t xml:space="preserve">, khi đó </w:t>
      </w:r>
      <w:r w:rsidRPr="002F06EF">
        <w:rPr>
          <w:rFonts w:ascii="Chu Van An" w:hAnsi="Chu Van An" w:cs="Chu Van An"/>
          <w:noProof/>
          <w:position w:val="-14"/>
          <w:sz w:val="24"/>
          <w:szCs w:val="24"/>
          <w:lang w:val="fr-FR"/>
        </w:rPr>
        <w:object w:dxaOrig="1560" w:dyaOrig="405" w14:anchorId="5A57F8CE">
          <v:shape id="_x0000_i1638" type="#_x0000_t75" style="width:78pt;height:20.25pt;mso-width-percent:0;mso-height-percent:0;mso-width-percent:0;mso-height-percent:0" o:ole="">
            <v:imagedata r:id="rId1174" o:title=""/>
          </v:shape>
          <o:OLEObject Type="Embed" ProgID="Equation.DSMT4" ShapeID="_x0000_i1638" DrawAspect="Content" ObjectID="_1685730234" r:id="rId1175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p w14:paraId="4B61DDF1" w14:textId="59EB8832" w:rsidR="00191A8C" w:rsidRPr="00951817" w:rsidRDefault="00741FA6" w:rsidP="00741FA6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F06EF">
        <w:rPr>
          <w:rFonts w:ascii="Chu Van An" w:hAnsi="Chu Van An" w:cs="Chu Van An"/>
          <w:sz w:val="24"/>
          <w:szCs w:val="24"/>
        </w:rPr>
        <w:t xml:space="preserve">Tổng tất cả các giá trị nguyên của </w:t>
      </w:r>
      <w:r w:rsidRPr="002F06EF">
        <w:rPr>
          <w:rFonts w:ascii="Chu Van An" w:hAnsi="Chu Van An" w:cs="Chu Van An"/>
          <w:noProof/>
          <w:position w:val="-6"/>
          <w:sz w:val="24"/>
          <w:szCs w:val="24"/>
          <w:lang w:val="fr-FR"/>
        </w:rPr>
        <w:object w:dxaOrig="255" w:dyaOrig="210" w14:anchorId="7BF0DD2F">
          <v:shape id="_x0000_i1639" type="#_x0000_t75" style="width:12.75pt;height:10.5pt;mso-width-percent:0;mso-height-percent:0;mso-width-percent:0;mso-height-percent:0" o:ole="">
            <v:imagedata r:id="rId1176" o:title=""/>
          </v:shape>
          <o:OLEObject Type="Embed" ProgID="Equation.DSMT4" ShapeID="_x0000_i1639" DrawAspect="Content" ObjectID="_1685730235" r:id="rId1177"/>
        </w:object>
      </w:r>
      <w:r w:rsidRPr="002F06EF">
        <w:rPr>
          <w:rFonts w:ascii="Chu Van An" w:hAnsi="Chu Van An" w:cs="Chu Van An"/>
          <w:sz w:val="24"/>
          <w:szCs w:val="24"/>
        </w:rPr>
        <w:t xml:space="preserve"> là : </w:t>
      </w:r>
      <w:r w:rsidRPr="002F06EF">
        <w:rPr>
          <w:rFonts w:ascii="Chu Van An" w:hAnsi="Chu Van An" w:cs="Chu Van An"/>
          <w:noProof/>
          <w:position w:val="-6"/>
          <w:sz w:val="24"/>
          <w:szCs w:val="24"/>
          <w:lang w:val="fr-FR"/>
        </w:rPr>
        <w:object w:dxaOrig="1920" w:dyaOrig="285" w14:anchorId="626258EC">
          <v:shape id="_x0000_i1640" type="#_x0000_t75" style="width:96pt;height:14.25pt;mso-width-percent:0;mso-height-percent:0;mso-width-percent:0;mso-height-percent:0" o:ole="">
            <v:imagedata r:id="rId1178" o:title=""/>
          </v:shape>
          <o:OLEObject Type="Embed" ProgID="Equation.DSMT4" ShapeID="_x0000_i1640" DrawAspect="Content" ObjectID="_1685730236" r:id="rId1179"/>
        </w:object>
      </w:r>
      <w:r w:rsidRPr="002F06EF">
        <w:rPr>
          <w:rFonts w:ascii="Chu Van An" w:hAnsi="Chu Van An" w:cs="Chu Van An"/>
          <w:sz w:val="24"/>
          <w:szCs w:val="24"/>
        </w:rPr>
        <w:t>.</w:t>
      </w:r>
    </w:p>
    <w:sectPr w:rsidR="00191A8C" w:rsidRPr="00951817" w:rsidSect="005A369B">
      <w:headerReference w:type="default" r:id="rId1180"/>
      <w:footerReference w:type="default" r:id="rId1181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B16907" w14:textId="77777777" w:rsidR="00F23FC5" w:rsidRDefault="00F23FC5" w:rsidP="0032639E">
      <w:pPr>
        <w:spacing w:after="0" w:line="240" w:lineRule="auto"/>
      </w:pPr>
      <w:r>
        <w:separator/>
      </w:r>
    </w:p>
  </w:endnote>
  <w:endnote w:type="continuationSeparator" w:id="0">
    <w:p w14:paraId="526D2829" w14:textId="77777777" w:rsidR="00F23FC5" w:rsidRDefault="00F23FC5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altName w:val="Euclid Extra"/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139B120" w:rsidR="005975C8" w:rsidRDefault="005975C8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0DF9BFA6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2C2C50A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5A34237F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EB9DBC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71ACCD7E">
              <wp:simplePos x="0" y="0"/>
              <wp:positionH relativeFrom="column">
                <wp:posOffset>2816860</wp:posOffset>
              </wp:positionH>
              <wp:positionV relativeFrom="paragraph">
                <wp:posOffset>141274</wp:posOffset>
              </wp:positionV>
              <wp:extent cx="113941" cy="100027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941" cy="1000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D83D38" id="Star: 5 Points 55" o:spid="_x0000_s1026" style="position:absolute;margin-left:221.8pt;margin-top:11.1pt;width:8.95pt;height:7.9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941,10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" path="m,38207r43522,l56971,,70419,38207r43522,l78731,61820r13449,38207l56971,76413,21761,100027,35210,61820,,38207xe" fillcolor="yellow" strokecolor="#4d6d1e [1604]" strokeweight="1.25pt">
              <v:path arrowok="t" o:connecttype="custom" o:connectlocs="0,38207;43522,38207;56971,0;70419,38207;113941,38207;78731,61820;92180,100027;56971,76413;21761,100027;35210,61820;0,38207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64E83F25">
              <wp:simplePos x="0" y="0"/>
              <wp:positionH relativeFrom="column">
                <wp:posOffset>3386427</wp:posOffset>
              </wp:positionH>
              <wp:positionV relativeFrom="paragraph">
                <wp:posOffset>54885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E040214" id="Star: 5 Points 1" o:spid="_x0000_s1026" style="position:absolute;margin-left:266.65pt;margin-top:4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62454999">
              <wp:simplePos x="0" y="0"/>
              <wp:positionH relativeFrom="column">
                <wp:posOffset>3104598</wp:posOffset>
              </wp:positionH>
              <wp:positionV relativeFrom="paragraph">
                <wp:posOffset>109285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380DA3B0" id="Star: 5 Points 52" o:spid="_x0000_s1026" style="position:absolute;margin-left:244.45pt;margin-top:8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yZSAAIAAEQ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</w:t>
        </w:r>
      </w:sdtContent>
    </w:sdt>
    <w:r>
      <w:rPr>
        <w:noProof/>
      </w:rPr>
      <w:tab/>
    </w:r>
  </w:p>
  <w:p w14:paraId="0D2113BD" w14:textId="05249CCC" w:rsidR="005975C8" w:rsidRDefault="005975C8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8529F9" w14:textId="77777777" w:rsidR="00F23FC5" w:rsidRDefault="00F23FC5" w:rsidP="0032639E">
      <w:pPr>
        <w:spacing w:after="0" w:line="240" w:lineRule="auto"/>
      </w:pPr>
      <w:r>
        <w:separator/>
      </w:r>
    </w:p>
  </w:footnote>
  <w:footnote w:type="continuationSeparator" w:id="0">
    <w:p w14:paraId="7F8811FA" w14:textId="77777777" w:rsidR="00F23FC5" w:rsidRDefault="00F23FC5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02F3DB21" w:rsidR="005975C8" w:rsidRDefault="005975C8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631BAC73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5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8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9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0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2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3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4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5975C8" w:rsidRDefault="005975C8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15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16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17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7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1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2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3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4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5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48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49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0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5975C8" w:rsidRDefault="005975C8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451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40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UVS4gwAALZ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">
              <v:group id="Group 22" o:spid="_x0000_s1141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group id="Group 2" o:spid="_x0000_s1142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27" o:spid="_x0000_s114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group id="Group 29" o:spid="_x0000_s114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<v:shape id="Diagonal Stripe 40" o:spid="_x0000_s1145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46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47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48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49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50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51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52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roundrect id="Rectangle: Rounded Corners 38" o:spid="_x0000_s1153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54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55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" fillcolor="#eefed2" stroked="f" strokeweight="1.25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156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<v:textbox>
                      <w:txbxContent>
                        <w:p w14:paraId="43FB5602" w14:textId="77777777" w:rsidR="005975C8" w:rsidRDefault="005975C8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57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group id="Group 6" o:spid="_x0000_s1158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">
                    <v:group id="Group 8" o:spid="_x0000_s1159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<v:shape id="Diagonal Stripe 19" o:spid="_x0000_s1160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61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" fillcolor="#9acd4c [3204]" strokecolor="#dfebf4 [664]" strokeweight="1.25pt"/>
                      <v:roundrect id="Rectangle: Rounded Corners 21" o:spid="_x0000_s1162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" fillcolor="yellow" strokecolor="#dfebf4 [664]" strokeweight="1.25pt"/>
                      <v:roundrect id="Rectangle: Rounded Corners 22" o:spid="_x0000_s1163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" fillcolor="#00c" strokecolor="#dfebf4 [664]" strokeweight="1.25pt"/>
                      <v:shape id="Star: 5 Points 24" o:spid="_x0000_s1164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65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66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67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roundrect id="Rectangle: Rounded Corners 17" o:spid="_x0000_s1168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" fillcolor="#00c" stroked="f" strokeweight="1.25pt"/>
                      <v:roundrect id="Rectangle: Rounded Corners 18" o:spid="_x0000_s1169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" fillcolor="#feffd5" stroked="f" strokeweight="1.25pt"/>
                    </v:group>
                    <v:roundrect id="Rectangle: Rounded Corners 16" o:spid="_x0000_s1170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" fillcolor="#ffc000" stroked="f" strokeweight="1.25pt"/>
                    <v:roundrect id="Rectangle: Rounded Corners 14" o:spid="_x0000_s1171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" fillcolor="#eefed2" stroked="f" strokeweight="1.25pt"/>
                  </v:group>
                  <v:rect id="Rectangle 7" o:spid="_x0000_s1172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" filled="f" stroked="f">
                    <v:textbox>
                      <w:txbxContent>
                        <w:p w14:paraId="7C4D95BD" w14:textId="5326EDE9" w:rsidR="005975C8" w:rsidRDefault="005975C8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73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" fillcolor="#ffc000" strokecolor="#00c" strokeweight="1.25pt"/>
                <v:roundrect id="Rectangle: Rounded Corners 5" o:spid="_x0000_s1174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75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22D0B26C">
              <wp:simplePos x="0" y="0"/>
              <wp:positionH relativeFrom="column">
                <wp:posOffset>2833840</wp:posOffset>
              </wp:positionH>
              <wp:positionV relativeFrom="paragraph">
                <wp:posOffset>-22152</wp:posOffset>
              </wp:positionV>
              <wp:extent cx="2865755" cy="223824"/>
              <wp:effectExtent l="0" t="0" r="0" b="0"/>
              <wp:wrapNone/>
              <wp:docPr id="1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23824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063B7911" w:rsidR="005975C8" w:rsidRDefault="005975C8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11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TextBox 7" o:spid="_x0000_s1176" type="#_x0000_t202" style="position:absolute;left:0;text-align:left;margin-left:223.15pt;margin-top:-1.75pt;width:225.6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" filled="f" stroked="f">
              <v:textbox>
                <w:txbxContent>
                  <w:p w14:paraId="14E159D7" w14:textId="063B7911" w:rsidR="005975C8" w:rsidRDefault="005975C8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11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2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5975C8" w:rsidRPr="009E41A3" w:rsidRDefault="005975C8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77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5975C8" w:rsidRPr="009E41A3" w:rsidRDefault="005975C8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D86C8E"/>
    <w:multiLevelType w:val="hybridMultilevel"/>
    <w:tmpl w:val="89980930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0D6FDE"/>
    <w:multiLevelType w:val="hybridMultilevel"/>
    <w:tmpl w:val="672C7AA6"/>
    <w:lvl w:ilvl="0" w:tplc="16DC4234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FB65F7"/>
    <w:multiLevelType w:val="hybridMultilevel"/>
    <w:tmpl w:val="0BCC03C2"/>
    <w:lvl w:ilvl="0" w:tplc="A76EBF7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4F1F41"/>
    <w:multiLevelType w:val="hybridMultilevel"/>
    <w:tmpl w:val="6DE0ADC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585845"/>
    <w:multiLevelType w:val="hybridMultilevel"/>
    <w:tmpl w:val="15A0F81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9F034F"/>
    <w:multiLevelType w:val="hybridMultilevel"/>
    <w:tmpl w:val="3BCED78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865493"/>
    <w:multiLevelType w:val="hybridMultilevel"/>
    <w:tmpl w:val="A028C11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254FD5"/>
    <w:multiLevelType w:val="hybridMultilevel"/>
    <w:tmpl w:val="801C4A5A"/>
    <w:lvl w:ilvl="0" w:tplc="ED60381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26485A"/>
    <w:multiLevelType w:val="hybridMultilevel"/>
    <w:tmpl w:val="BFE2C9D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61C45F9"/>
    <w:multiLevelType w:val="hybridMultilevel"/>
    <w:tmpl w:val="97DEA5DE"/>
    <w:lvl w:ilvl="0" w:tplc="C7D0F7B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AE7C39"/>
    <w:multiLevelType w:val="hybridMultilevel"/>
    <w:tmpl w:val="F3BAE4E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24475C"/>
    <w:multiLevelType w:val="hybridMultilevel"/>
    <w:tmpl w:val="A36CD83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2113A13"/>
    <w:multiLevelType w:val="hybridMultilevel"/>
    <w:tmpl w:val="378EA0D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E228D8"/>
    <w:multiLevelType w:val="hybridMultilevel"/>
    <w:tmpl w:val="2B746E9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0A5228"/>
    <w:multiLevelType w:val="hybridMultilevel"/>
    <w:tmpl w:val="3D00B18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3C4CF5"/>
    <w:multiLevelType w:val="hybridMultilevel"/>
    <w:tmpl w:val="401E5414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4"/>
  </w:num>
  <w:num w:numId="4">
    <w:abstractNumId w:val="12"/>
  </w:num>
  <w:num w:numId="5">
    <w:abstractNumId w:val="15"/>
  </w:num>
  <w:num w:numId="6">
    <w:abstractNumId w:val="16"/>
  </w:num>
  <w:num w:numId="7">
    <w:abstractNumId w:val="5"/>
  </w:num>
  <w:num w:numId="8">
    <w:abstractNumId w:val="7"/>
  </w:num>
  <w:num w:numId="9">
    <w:abstractNumId w:val="9"/>
  </w:num>
  <w:num w:numId="10">
    <w:abstractNumId w:val="6"/>
  </w:num>
  <w:num w:numId="11">
    <w:abstractNumId w:val="17"/>
  </w:num>
  <w:num w:numId="12">
    <w:abstractNumId w:val="13"/>
  </w:num>
  <w:num w:numId="13">
    <w:abstractNumId w:val="4"/>
  </w:num>
  <w:num w:numId="14">
    <w:abstractNumId w:val="1"/>
  </w:num>
  <w:num w:numId="15">
    <w:abstractNumId w:val="11"/>
  </w:num>
  <w:num w:numId="16">
    <w:abstractNumId w:val="10"/>
  </w:num>
  <w:num w:numId="17">
    <w:abstractNumId w:val="8"/>
  </w:num>
  <w:num w:numId="18">
    <w:abstractNumId w:val="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50372"/>
    <w:rsid w:val="00073AE8"/>
    <w:rsid w:val="0008134E"/>
    <w:rsid w:val="000B116E"/>
    <w:rsid w:val="000D19A6"/>
    <w:rsid w:val="00107110"/>
    <w:rsid w:val="0016598F"/>
    <w:rsid w:val="001748AA"/>
    <w:rsid w:val="00182E86"/>
    <w:rsid w:val="00187CE1"/>
    <w:rsid w:val="00191A8C"/>
    <w:rsid w:val="001955B7"/>
    <w:rsid w:val="00195FF0"/>
    <w:rsid w:val="001E236F"/>
    <w:rsid w:val="001E656A"/>
    <w:rsid w:val="0028087F"/>
    <w:rsid w:val="002B665F"/>
    <w:rsid w:val="003239E8"/>
    <w:rsid w:val="0032639E"/>
    <w:rsid w:val="00330683"/>
    <w:rsid w:val="00331B32"/>
    <w:rsid w:val="0034581A"/>
    <w:rsid w:val="00385CB0"/>
    <w:rsid w:val="00396E63"/>
    <w:rsid w:val="0042620E"/>
    <w:rsid w:val="00440247"/>
    <w:rsid w:val="004451A0"/>
    <w:rsid w:val="0044659B"/>
    <w:rsid w:val="00447733"/>
    <w:rsid w:val="0046180A"/>
    <w:rsid w:val="00471941"/>
    <w:rsid w:val="00491476"/>
    <w:rsid w:val="004B3B60"/>
    <w:rsid w:val="004B5556"/>
    <w:rsid w:val="004C232E"/>
    <w:rsid w:val="004E63D1"/>
    <w:rsid w:val="004F4E04"/>
    <w:rsid w:val="00501A08"/>
    <w:rsid w:val="005975C8"/>
    <w:rsid w:val="005A369B"/>
    <w:rsid w:val="005B0852"/>
    <w:rsid w:val="005B5AAE"/>
    <w:rsid w:val="005D5C65"/>
    <w:rsid w:val="005F4C57"/>
    <w:rsid w:val="00637C0C"/>
    <w:rsid w:val="006A059C"/>
    <w:rsid w:val="006C6B00"/>
    <w:rsid w:val="006F01C1"/>
    <w:rsid w:val="006F518C"/>
    <w:rsid w:val="007117B6"/>
    <w:rsid w:val="00713C79"/>
    <w:rsid w:val="00741FA6"/>
    <w:rsid w:val="00761AFE"/>
    <w:rsid w:val="007876C0"/>
    <w:rsid w:val="00787980"/>
    <w:rsid w:val="007911F0"/>
    <w:rsid w:val="007960DB"/>
    <w:rsid w:val="007A2BC1"/>
    <w:rsid w:val="007A423D"/>
    <w:rsid w:val="007C4797"/>
    <w:rsid w:val="007E00ED"/>
    <w:rsid w:val="007E22FE"/>
    <w:rsid w:val="007F3458"/>
    <w:rsid w:val="008331AF"/>
    <w:rsid w:val="00845352"/>
    <w:rsid w:val="0085709C"/>
    <w:rsid w:val="00860D7E"/>
    <w:rsid w:val="008956FC"/>
    <w:rsid w:val="008A56A4"/>
    <w:rsid w:val="008E3F88"/>
    <w:rsid w:val="00944EE0"/>
    <w:rsid w:val="00951817"/>
    <w:rsid w:val="00957579"/>
    <w:rsid w:val="00995C76"/>
    <w:rsid w:val="00997A01"/>
    <w:rsid w:val="009C1218"/>
    <w:rsid w:val="009D40FF"/>
    <w:rsid w:val="009E41A3"/>
    <w:rsid w:val="009F6881"/>
    <w:rsid w:val="00A4075B"/>
    <w:rsid w:val="00A45D6D"/>
    <w:rsid w:val="00A96342"/>
    <w:rsid w:val="00AD303E"/>
    <w:rsid w:val="00B36478"/>
    <w:rsid w:val="00B50701"/>
    <w:rsid w:val="00B71576"/>
    <w:rsid w:val="00B73CA2"/>
    <w:rsid w:val="00B85846"/>
    <w:rsid w:val="00B91226"/>
    <w:rsid w:val="00B92A5C"/>
    <w:rsid w:val="00BB1BC2"/>
    <w:rsid w:val="00BB51F3"/>
    <w:rsid w:val="00BC690F"/>
    <w:rsid w:val="00BF1944"/>
    <w:rsid w:val="00C12161"/>
    <w:rsid w:val="00C20390"/>
    <w:rsid w:val="00C22236"/>
    <w:rsid w:val="00C4244D"/>
    <w:rsid w:val="00C51F32"/>
    <w:rsid w:val="00C753A9"/>
    <w:rsid w:val="00CA1EE3"/>
    <w:rsid w:val="00D047D9"/>
    <w:rsid w:val="00D10091"/>
    <w:rsid w:val="00D10590"/>
    <w:rsid w:val="00D562AE"/>
    <w:rsid w:val="00D5695B"/>
    <w:rsid w:val="00D62C9A"/>
    <w:rsid w:val="00DA5956"/>
    <w:rsid w:val="00DB1937"/>
    <w:rsid w:val="00DB3118"/>
    <w:rsid w:val="00DB6506"/>
    <w:rsid w:val="00E07383"/>
    <w:rsid w:val="00E12DBA"/>
    <w:rsid w:val="00E16942"/>
    <w:rsid w:val="00E20EF2"/>
    <w:rsid w:val="00E24929"/>
    <w:rsid w:val="00E267A1"/>
    <w:rsid w:val="00E27917"/>
    <w:rsid w:val="00E65ABA"/>
    <w:rsid w:val="00E80D52"/>
    <w:rsid w:val="00E91B7D"/>
    <w:rsid w:val="00E94B5C"/>
    <w:rsid w:val="00E96054"/>
    <w:rsid w:val="00EA61E4"/>
    <w:rsid w:val="00EB62CD"/>
    <w:rsid w:val="00EC5D1C"/>
    <w:rsid w:val="00ED1A7E"/>
    <w:rsid w:val="00F23FC5"/>
    <w:rsid w:val="00F27246"/>
    <w:rsid w:val="00F278AC"/>
    <w:rsid w:val="00F37FB1"/>
    <w:rsid w:val="00F42AEF"/>
    <w:rsid w:val="00F65F1A"/>
    <w:rsid w:val="00F66896"/>
    <w:rsid w:val="00F80F64"/>
    <w:rsid w:val="00F8291B"/>
    <w:rsid w:val="00FC7BD5"/>
    <w:rsid w:val="00FF469E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2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Normal0">
    <w:name w:val="Normal_0"/>
    <w:link w:val="Normal0Char"/>
    <w:uiPriority w:val="99"/>
    <w:qFormat/>
    <w:rsid w:val="007A2BC1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Normal0Char">
    <w:name w:val="Normal_0 Char"/>
    <w:link w:val="Normal0"/>
    <w:uiPriority w:val="99"/>
    <w:rsid w:val="007A2BC1"/>
    <w:rPr>
      <w:rFonts w:ascii="Times New Roman" w:eastAsia="Calibri" w:hAnsi="Times New Roman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rsid w:val="00331B32"/>
    <w:pPr>
      <w:numPr>
        <w:numId w:val="15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E12DBA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customStyle="1" w:styleId="1">
    <w:name w:val="1"/>
    <w:basedOn w:val="Normal"/>
    <w:autoRedefine/>
    <w:rsid w:val="00BF1944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7.wmf"/><Relationship Id="rId170" Type="http://schemas.openxmlformats.org/officeDocument/2006/relationships/oleObject" Target="embeddings/oleObject93.bin"/><Relationship Id="rId268" Type="http://schemas.openxmlformats.org/officeDocument/2006/relationships/oleObject" Target="embeddings/oleObject143.bin"/><Relationship Id="rId475" Type="http://schemas.openxmlformats.org/officeDocument/2006/relationships/oleObject" Target="embeddings/oleObject248.bin"/><Relationship Id="rId682" Type="http://schemas.openxmlformats.org/officeDocument/2006/relationships/oleObject" Target="embeddings/oleObject362.bin"/><Relationship Id="rId128" Type="http://schemas.openxmlformats.org/officeDocument/2006/relationships/image" Target="media/image48.wmf"/><Relationship Id="rId335" Type="http://schemas.openxmlformats.org/officeDocument/2006/relationships/image" Target="media/image149.wmf"/><Relationship Id="rId542" Type="http://schemas.openxmlformats.org/officeDocument/2006/relationships/image" Target="media/image251.wmf"/><Relationship Id="rId987" Type="http://schemas.openxmlformats.org/officeDocument/2006/relationships/image" Target="media/image456.wmf"/><Relationship Id="rId1172" Type="http://schemas.openxmlformats.org/officeDocument/2006/relationships/image" Target="media/image543.wmf"/><Relationship Id="rId402" Type="http://schemas.openxmlformats.org/officeDocument/2006/relationships/image" Target="media/image181.wmf"/><Relationship Id="rId847" Type="http://schemas.openxmlformats.org/officeDocument/2006/relationships/oleObject" Target="embeddings/oleObject451.bin"/><Relationship Id="rId1032" Type="http://schemas.openxmlformats.org/officeDocument/2006/relationships/oleObject" Target="embeddings/oleObject544.bin"/><Relationship Id="rId707" Type="http://schemas.openxmlformats.org/officeDocument/2006/relationships/oleObject" Target="embeddings/oleObject381.bin"/><Relationship Id="rId914" Type="http://schemas.openxmlformats.org/officeDocument/2006/relationships/oleObject" Target="embeddings/oleObject485.bin"/><Relationship Id="rId43" Type="http://schemas.openxmlformats.org/officeDocument/2006/relationships/oleObject" Target="embeddings/oleObject20.bin"/><Relationship Id="rId192" Type="http://schemas.openxmlformats.org/officeDocument/2006/relationships/image" Target="media/image79.wmf"/><Relationship Id="rId497" Type="http://schemas.openxmlformats.org/officeDocument/2006/relationships/oleObject" Target="embeddings/oleObject259.bin"/><Relationship Id="rId357" Type="http://schemas.openxmlformats.org/officeDocument/2006/relationships/image" Target="media/image160.wmf"/><Relationship Id="rId217" Type="http://schemas.openxmlformats.org/officeDocument/2006/relationships/image" Target="media/image91.wmf"/><Relationship Id="rId564" Type="http://schemas.openxmlformats.org/officeDocument/2006/relationships/image" Target="media/image262.wmf"/><Relationship Id="rId771" Type="http://schemas.openxmlformats.org/officeDocument/2006/relationships/image" Target="media/image349.wmf"/><Relationship Id="rId869" Type="http://schemas.openxmlformats.org/officeDocument/2006/relationships/oleObject" Target="embeddings/oleObject462.bin"/><Relationship Id="rId424" Type="http://schemas.openxmlformats.org/officeDocument/2006/relationships/image" Target="media/image192.wmf"/><Relationship Id="rId631" Type="http://schemas.openxmlformats.org/officeDocument/2006/relationships/oleObject" Target="embeddings/oleObject326.bin"/><Relationship Id="rId729" Type="http://schemas.openxmlformats.org/officeDocument/2006/relationships/image" Target="media/image328.wmf"/><Relationship Id="rId1054" Type="http://schemas.openxmlformats.org/officeDocument/2006/relationships/oleObject" Target="embeddings/oleObject555.bin"/><Relationship Id="rId936" Type="http://schemas.openxmlformats.org/officeDocument/2006/relationships/oleObject" Target="embeddings/oleObject496.bin"/><Relationship Id="rId1121" Type="http://schemas.openxmlformats.org/officeDocument/2006/relationships/image" Target="media/image519.wmf"/><Relationship Id="rId65" Type="http://schemas.openxmlformats.org/officeDocument/2006/relationships/oleObject" Target="embeddings/oleObject36.bin"/><Relationship Id="rId281" Type="http://schemas.openxmlformats.org/officeDocument/2006/relationships/image" Target="media/image122.wmf"/><Relationship Id="rId141" Type="http://schemas.openxmlformats.org/officeDocument/2006/relationships/oleObject" Target="embeddings/oleObject78.bin"/><Relationship Id="rId379" Type="http://schemas.openxmlformats.org/officeDocument/2006/relationships/image" Target="media/image170.wmf"/><Relationship Id="rId586" Type="http://schemas.openxmlformats.org/officeDocument/2006/relationships/image" Target="media/image273.wmf"/><Relationship Id="rId793" Type="http://schemas.openxmlformats.org/officeDocument/2006/relationships/image" Target="media/image360.wmf"/><Relationship Id="rId7" Type="http://schemas.openxmlformats.org/officeDocument/2006/relationships/image" Target="media/image1.gif"/><Relationship Id="rId239" Type="http://schemas.openxmlformats.org/officeDocument/2006/relationships/oleObject" Target="embeddings/oleObject129.bin"/><Relationship Id="rId446" Type="http://schemas.openxmlformats.org/officeDocument/2006/relationships/image" Target="media/image203.wmf"/><Relationship Id="rId653" Type="http://schemas.openxmlformats.org/officeDocument/2006/relationships/oleObject" Target="embeddings/oleObject337.bin"/><Relationship Id="rId1076" Type="http://schemas.openxmlformats.org/officeDocument/2006/relationships/oleObject" Target="embeddings/oleObject570.bin"/><Relationship Id="rId306" Type="http://schemas.openxmlformats.org/officeDocument/2006/relationships/oleObject" Target="embeddings/oleObject162.bin"/><Relationship Id="rId860" Type="http://schemas.openxmlformats.org/officeDocument/2006/relationships/image" Target="media/image393.wmf"/><Relationship Id="rId958" Type="http://schemas.openxmlformats.org/officeDocument/2006/relationships/oleObject" Target="embeddings/oleObject507.bin"/><Relationship Id="rId1143" Type="http://schemas.openxmlformats.org/officeDocument/2006/relationships/image" Target="media/image530.wmf"/><Relationship Id="rId87" Type="http://schemas.openxmlformats.org/officeDocument/2006/relationships/image" Target="media/image28.wmf"/><Relationship Id="rId513" Type="http://schemas.openxmlformats.org/officeDocument/2006/relationships/oleObject" Target="embeddings/oleObject267.bin"/><Relationship Id="rId720" Type="http://schemas.openxmlformats.org/officeDocument/2006/relationships/oleObject" Target="embeddings/oleObject387.bin"/><Relationship Id="rId818" Type="http://schemas.openxmlformats.org/officeDocument/2006/relationships/image" Target="media/image372.wmf"/><Relationship Id="rId1003" Type="http://schemas.openxmlformats.org/officeDocument/2006/relationships/image" Target="media/image464.wmf"/><Relationship Id="rId14" Type="http://schemas.openxmlformats.org/officeDocument/2006/relationships/oleObject" Target="embeddings/oleObject3.bin"/><Relationship Id="rId163" Type="http://schemas.openxmlformats.org/officeDocument/2006/relationships/image" Target="media/image65.wmf"/><Relationship Id="rId370" Type="http://schemas.openxmlformats.org/officeDocument/2006/relationships/oleObject" Target="embeddings/oleObject195.bin"/><Relationship Id="rId230" Type="http://schemas.openxmlformats.org/officeDocument/2006/relationships/image" Target="media/image97.wmf"/><Relationship Id="rId468" Type="http://schemas.openxmlformats.org/officeDocument/2006/relationships/image" Target="media/image214.wmf"/><Relationship Id="rId675" Type="http://schemas.openxmlformats.org/officeDocument/2006/relationships/oleObject" Target="embeddings/oleObject355.bin"/><Relationship Id="rId882" Type="http://schemas.openxmlformats.org/officeDocument/2006/relationships/oleObject" Target="embeddings/oleObject469.bin"/><Relationship Id="rId1098" Type="http://schemas.openxmlformats.org/officeDocument/2006/relationships/oleObject" Target="embeddings/oleObject581.bin"/><Relationship Id="rId328" Type="http://schemas.openxmlformats.org/officeDocument/2006/relationships/oleObject" Target="embeddings/oleObject173.bin"/><Relationship Id="rId535" Type="http://schemas.openxmlformats.org/officeDocument/2006/relationships/oleObject" Target="embeddings/oleObject278.bin"/><Relationship Id="rId742" Type="http://schemas.openxmlformats.org/officeDocument/2006/relationships/oleObject" Target="embeddings/oleObject398.bin"/><Relationship Id="rId1165" Type="http://schemas.openxmlformats.org/officeDocument/2006/relationships/oleObject" Target="embeddings/oleObject615.bin"/><Relationship Id="rId602" Type="http://schemas.openxmlformats.org/officeDocument/2006/relationships/image" Target="media/image281.wmf"/><Relationship Id="rId1025" Type="http://schemas.openxmlformats.org/officeDocument/2006/relationships/image" Target="media/image475.wmf"/><Relationship Id="rId907" Type="http://schemas.openxmlformats.org/officeDocument/2006/relationships/image" Target="media/image416.wmf"/><Relationship Id="rId36" Type="http://schemas.openxmlformats.org/officeDocument/2006/relationships/oleObject" Target="embeddings/oleObject14.bin"/><Relationship Id="rId185" Type="http://schemas.openxmlformats.org/officeDocument/2006/relationships/oleObject" Target="embeddings/oleObject101.bin"/><Relationship Id="rId392" Type="http://schemas.openxmlformats.org/officeDocument/2006/relationships/image" Target="media/image176.wmf"/><Relationship Id="rId697" Type="http://schemas.openxmlformats.org/officeDocument/2006/relationships/oleObject" Target="embeddings/oleObject376.bin"/><Relationship Id="rId252" Type="http://schemas.openxmlformats.org/officeDocument/2006/relationships/image" Target="media/image108.wmf"/><Relationship Id="rId112" Type="http://schemas.openxmlformats.org/officeDocument/2006/relationships/image" Target="media/image40.wmf"/><Relationship Id="rId557" Type="http://schemas.openxmlformats.org/officeDocument/2006/relationships/oleObject" Target="embeddings/oleObject289.bin"/><Relationship Id="rId764" Type="http://schemas.openxmlformats.org/officeDocument/2006/relationships/oleObject" Target="embeddings/oleObject409.bin"/><Relationship Id="rId971" Type="http://schemas.openxmlformats.org/officeDocument/2006/relationships/image" Target="media/image448.wmf"/><Relationship Id="rId417" Type="http://schemas.openxmlformats.org/officeDocument/2006/relationships/oleObject" Target="embeddings/oleObject219.bin"/><Relationship Id="rId624" Type="http://schemas.openxmlformats.org/officeDocument/2006/relationships/image" Target="media/image292.wmf"/><Relationship Id="rId831" Type="http://schemas.openxmlformats.org/officeDocument/2006/relationships/oleObject" Target="embeddings/oleObject443.bin"/><Relationship Id="rId1047" Type="http://schemas.openxmlformats.org/officeDocument/2006/relationships/image" Target="media/image486.wmf"/><Relationship Id="rId929" Type="http://schemas.openxmlformats.org/officeDocument/2006/relationships/image" Target="media/image427.wmf"/><Relationship Id="rId1114" Type="http://schemas.openxmlformats.org/officeDocument/2006/relationships/oleObject" Target="embeddings/oleObject589.bin"/><Relationship Id="rId58" Type="http://schemas.openxmlformats.org/officeDocument/2006/relationships/image" Target="media/image18.wmf"/><Relationship Id="rId274" Type="http://schemas.openxmlformats.org/officeDocument/2006/relationships/oleObject" Target="embeddings/oleObject146.bin"/><Relationship Id="rId481" Type="http://schemas.openxmlformats.org/officeDocument/2006/relationships/oleObject" Target="embeddings/oleObject251.bin"/><Relationship Id="rId134" Type="http://schemas.openxmlformats.org/officeDocument/2006/relationships/image" Target="media/image51.wmf"/><Relationship Id="rId579" Type="http://schemas.openxmlformats.org/officeDocument/2006/relationships/oleObject" Target="embeddings/oleObject300.bin"/><Relationship Id="rId786" Type="http://schemas.openxmlformats.org/officeDocument/2006/relationships/oleObject" Target="embeddings/oleObject420.bin"/><Relationship Id="rId993" Type="http://schemas.openxmlformats.org/officeDocument/2006/relationships/image" Target="media/image459.wmf"/><Relationship Id="rId341" Type="http://schemas.openxmlformats.org/officeDocument/2006/relationships/image" Target="media/image152.wmf"/><Relationship Id="rId439" Type="http://schemas.openxmlformats.org/officeDocument/2006/relationships/oleObject" Target="embeddings/oleObject230.bin"/><Relationship Id="rId646" Type="http://schemas.openxmlformats.org/officeDocument/2006/relationships/image" Target="media/image303.emf"/><Relationship Id="rId1069" Type="http://schemas.openxmlformats.org/officeDocument/2006/relationships/oleObject" Target="embeddings/oleObject563.bin"/><Relationship Id="rId201" Type="http://schemas.openxmlformats.org/officeDocument/2006/relationships/oleObject" Target="embeddings/oleObject109.bin"/><Relationship Id="rId285" Type="http://schemas.openxmlformats.org/officeDocument/2006/relationships/image" Target="media/image124.wmf"/><Relationship Id="rId506" Type="http://schemas.openxmlformats.org/officeDocument/2006/relationships/image" Target="media/image233.wmf"/><Relationship Id="rId853" Type="http://schemas.openxmlformats.org/officeDocument/2006/relationships/oleObject" Target="embeddings/oleObject454.bin"/><Relationship Id="rId1136" Type="http://schemas.openxmlformats.org/officeDocument/2006/relationships/oleObject" Target="embeddings/oleObject600.bin"/><Relationship Id="rId492" Type="http://schemas.openxmlformats.org/officeDocument/2006/relationships/image" Target="media/image226.wmf"/><Relationship Id="rId713" Type="http://schemas.openxmlformats.org/officeDocument/2006/relationships/image" Target="media/image320.wmf"/><Relationship Id="rId797" Type="http://schemas.openxmlformats.org/officeDocument/2006/relationships/image" Target="media/image362.wmf"/><Relationship Id="rId920" Type="http://schemas.openxmlformats.org/officeDocument/2006/relationships/oleObject" Target="embeddings/oleObject488.bin"/><Relationship Id="rId145" Type="http://schemas.openxmlformats.org/officeDocument/2006/relationships/image" Target="media/image56.wmf"/><Relationship Id="rId352" Type="http://schemas.openxmlformats.org/officeDocument/2006/relationships/oleObject" Target="embeddings/oleObject185.bin"/><Relationship Id="rId212" Type="http://schemas.openxmlformats.org/officeDocument/2006/relationships/oleObject" Target="embeddings/oleObject115.bin"/><Relationship Id="rId657" Type="http://schemas.openxmlformats.org/officeDocument/2006/relationships/oleObject" Target="embeddings/oleObject339.bin"/><Relationship Id="rId864" Type="http://schemas.openxmlformats.org/officeDocument/2006/relationships/image" Target="media/image395.wmf"/><Relationship Id="rId296" Type="http://schemas.openxmlformats.org/officeDocument/2006/relationships/oleObject" Target="embeddings/oleObject157.bin"/><Relationship Id="rId517" Type="http://schemas.openxmlformats.org/officeDocument/2006/relationships/oleObject" Target="embeddings/oleObject269.bin"/><Relationship Id="rId724" Type="http://schemas.openxmlformats.org/officeDocument/2006/relationships/oleObject" Target="embeddings/oleObject389.bin"/><Relationship Id="rId931" Type="http://schemas.openxmlformats.org/officeDocument/2006/relationships/image" Target="media/image428.wmf"/><Relationship Id="rId1147" Type="http://schemas.openxmlformats.org/officeDocument/2006/relationships/image" Target="media/image532.wmf"/><Relationship Id="rId60" Type="http://schemas.openxmlformats.org/officeDocument/2006/relationships/image" Target="media/image19.wmf"/><Relationship Id="rId156" Type="http://schemas.openxmlformats.org/officeDocument/2006/relationships/oleObject" Target="embeddings/oleObject86.bin"/><Relationship Id="rId363" Type="http://schemas.openxmlformats.org/officeDocument/2006/relationships/image" Target="media/image163.wmf"/><Relationship Id="rId570" Type="http://schemas.openxmlformats.org/officeDocument/2006/relationships/image" Target="media/image265.wmf"/><Relationship Id="rId1007" Type="http://schemas.openxmlformats.org/officeDocument/2006/relationships/image" Target="media/image466.wmf"/><Relationship Id="rId223" Type="http://schemas.openxmlformats.org/officeDocument/2006/relationships/image" Target="media/image94.wmf"/><Relationship Id="rId430" Type="http://schemas.openxmlformats.org/officeDocument/2006/relationships/image" Target="media/image195.wmf"/><Relationship Id="rId668" Type="http://schemas.openxmlformats.org/officeDocument/2006/relationships/oleObject" Target="embeddings/oleObject348.bin"/><Relationship Id="rId875" Type="http://schemas.openxmlformats.org/officeDocument/2006/relationships/image" Target="media/image400.wmf"/><Relationship Id="rId1060" Type="http://schemas.openxmlformats.org/officeDocument/2006/relationships/image" Target="media/image492.wmf"/><Relationship Id="rId18" Type="http://schemas.openxmlformats.org/officeDocument/2006/relationships/oleObject" Target="embeddings/oleObject5.bin"/><Relationship Id="rId528" Type="http://schemas.openxmlformats.org/officeDocument/2006/relationships/image" Target="media/image244.wmf"/><Relationship Id="rId735" Type="http://schemas.openxmlformats.org/officeDocument/2006/relationships/image" Target="media/image331.wmf"/><Relationship Id="rId942" Type="http://schemas.openxmlformats.org/officeDocument/2006/relationships/oleObject" Target="embeddings/oleObject499.bin"/><Relationship Id="rId1158" Type="http://schemas.openxmlformats.org/officeDocument/2006/relationships/image" Target="media/image537.wmf"/><Relationship Id="rId167" Type="http://schemas.openxmlformats.org/officeDocument/2006/relationships/image" Target="media/image67.wmf"/><Relationship Id="rId374" Type="http://schemas.openxmlformats.org/officeDocument/2006/relationships/oleObject" Target="embeddings/oleObject197.bin"/><Relationship Id="rId581" Type="http://schemas.openxmlformats.org/officeDocument/2006/relationships/oleObject" Target="embeddings/oleObject301.bin"/><Relationship Id="rId1018" Type="http://schemas.openxmlformats.org/officeDocument/2006/relationships/oleObject" Target="embeddings/oleObject537.bin"/><Relationship Id="rId71" Type="http://schemas.openxmlformats.org/officeDocument/2006/relationships/oleObject" Target="embeddings/oleObject40.bin"/><Relationship Id="rId234" Type="http://schemas.openxmlformats.org/officeDocument/2006/relationships/image" Target="media/image99.wmf"/><Relationship Id="rId679" Type="http://schemas.openxmlformats.org/officeDocument/2006/relationships/oleObject" Target="embeddings/oleObject359.bin"/><Relationship Id="rId802" Type="http://schemas.openxmlformats.org/officeDocument/2006/relationships/image" Target="media/image364.wmf"/><Relationship Id="rId886" Type="http://schemas.openxmlformats.org/officeDocument/2006/relationships/oleObject" Target="embeddings/oleObject471.bin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441" Type="http://schemas.openxmlformats.org/officeDocument/2006/relationships/oleObject" Target="embeddings/oleObject231.bin"/><Relationship Id="rId539" Type="http://schemas.openxmlformats.org/officeDocument/2006/relationships/oleObject" Target="embeddings/oleObject280.bin"/><Relationship Id="rId746" Type="http://schemas.openxmlformats.org/officeDocument/2006/relationships/oleObject" Target="embeddings/oleObject400.bin"/><Relationship Id="rId1071" Type="http://schemas.openxmlformats.org/officeDocument/2006/relationships/oleObject" Target="embeddings/oleObject565.bin"/><Relationship Id="rId1169" Type="http://schemas.openxmlformats.org/officeDocument/2006/relationships/oleObject" Target="embeddings/oleObject618.bin"/><Relationship Id="rId178" Type="http://schemas.openxmlformats.org/officeDocument/2006/relationships/image" Target="media/image72.wmf"/><Relationship Id="rId301" Type="http://schemas.openxmlformats.org/officeDocument/2006/relationships/image" Target="media/image132.wmf"/><Relationship Id="rId953" Type="http://schemas.openxmlformats.org/officeDocument/2006/relationships/image" Target="media/image439.wmf"/><Relationship Id="rId1029" Type="http://schemas.openxmlformats.org/officeDocument/2006/relationships/image" Target="media/image477.wmf"/><Relationship Id="rId82" Type="http://schemas.openxmlformats.org/officeDocument/2006/relationships/oleObject" Target="embeddings/oleObject48.bin"/><Relationship Id="rId385" Type="http://schemas.openxmlformats.org/officeDocument/2006/relationships/oleObject" Target="embeddings/oleObject203.bin"/><Relationship Id="rId592" Type="http://schemas.openxmlformats.org/officeDocument/2006/relationships/image" Target="media/image276.wmf"/><Relationship Id="rId606" Type="http://schemas.openxmlformats.org/officeDocument/2006/relationships/image" Target="media/image283.wmf"/><Relationship Id="rId813" Type="http://schemas.openxmlformats.org/officeDocument/2006/relationships/oleObject" Target="embeddings/oleObject434.bin"/><Relationship Id="rId245" Type="http://schemas.openxmlformats.org/officeDocument/2006/relationships/oleObject" Target="embeddings/oleObject132.bin"/><Relationship Id="rId452" Type="http://schemas.openxmlformats.org/officeDocument/2006/relationships/image" Target="media/image206.wmf"/><Relationship Id="rId897" Type="http://schemas.openxmlformats.org/officeDocument/2006/relationships/image" Target="media/image411.wmf"/><Relationship Id="rId1082" Type="http://schemas.openxmlformats.org/officeDocument/2006/relationships/oleObject" Target="embeddings/oleObject573.bin"/><Relationship Id="rId105" Type="http://schemas.openxmlformats.org/officeDocument/2006/relationships/oleObject" Target="embeddings/oleObject60.bin"/><Relationship Id="rId312" Type="http://schemas.openxmlformats.org/officeDocument/2006/relationships/oleObject" Target="embeddings/oleObject165.bin"/><Relationship Id="rId757" Type="http://schemas.openxmlformats.org/officeDocument/2006/relationships/image" Target="media/image342.wmf"/><Relationship Id="rId964" Type="http://schemas.openxmlformats.org/officeDocument/2006/relationships/oleObject" Target="embeddings/oleObject510.bin"/><Relationship Id="rId93" Type="http://schemas.openxmlformats.org/officeDocument/2006/relationships/image" Target="media/image31.wmf"/><Relationship Id="rId189" Type="http://schemas.openxmlformats.org/officeDocument/2006/relationships/oleObject" Target="embeddings/oleObject103.bin"/><Relationship Id="rId396" Type="http://schemas.openxmlformats.org/officeDocument/2006/relationships/image" Target="media/image178.wmf"/><Relationship Id="rId617" Type="http://schemas.openxmlformats.org/officeDocument/2006/relationships/oleObject" Target="embeddings/oleObject319.bin"/><Relationship Id="rId824" Type="http://schemas.openxmlformats.org/officeDocument/2006/relationships/image" Target="media/image375.wmf"/><Relationship Id="rId256" Type="http://schemas.openxmlformats.org/officeDocument/2006/relationships/image" Target="media/image110.wmf"/><Relationship Id="rId463" Type="http://schemas.openxmlformats.org/officeDocument/2006/relationships/oleObject" Target="embeddings/oleObject242.bin"/><Relationship Id="rId670" Type="http://schemas.openxmlformats.org/officeDocument/2006/relationships/oleObject" Target="embeddings/oleObject350.bin"/><Relationship Id="rId1093" Type="http://schemas.openxmlformats.org/officeDocument/2006/relationships/image" Target="media/image505.wmf"/><Relationship Id="rId1107" Type="http://schemas.openxmlformats.org/officeDocument/2006/relationships/image" Target="media/image512.wmf"/><Relationship Id="rId116" Type="http://schemas.openxmlformats.org/officeDocument/2006/relationships/image" Target="media/image42.wmf"/><Relationship Id="rId323" Type="http://schemas.openxmlformats.org/officeDocument/2006/relationships/image" Target="media/image143.wmf"/><Relationship Id="rId530" Type="http://schemas.openxmlformats.org/officeDocument/2006/relationships/image" Target="media/image245.wmf"/><Relationship Id="rId768" Type="http://schemas.openxmlformats.org/officeDocument/2006/relationships/oleObject" Target="embeddings/oleObject411.bin"/><Relationship Id="rId975" Type="http://schemas.openxmlformats.org/officeDocument/2006/relationships/image" Target="media/image450.wmf"/><Relationship Id="rId1160" Type="http://schemas.openxmlformats.org/officeDocument/2006/relationships/image" Target="media/image538.wmf"/><Relationship Id="rId20" Type="http://schemas.openxmlformats.org/officeDocument/2006/relationships/oleObject" Target="embeddings/oleObject6.bin"/><Relationship Id="rId628" Type="http://schemas.openxmlformats.org/officeDocument/2006/relationships/image" Target="media/image294.wmf"/><Relationship Id="rId835" Type="http://schemas.openxmlformats.org/officeDocument/2006/relationships/oleObject" Target="embeddings/oleObject445.bin"/><Relationship Id="rId267" Type="http://schemas.openxmlformats.org/officeDocument/2006/relationships/image" Target="media/image115.wmf"/><Relationship Id="rId474" Type="http://schemas.openxmlformats.org/officeDocument/2006/relationships/image" Target="media/image217.wmf"/><Relationship Id="rId1020" Type="http://schemas.openxmlformats.org/officeDocument/2006/relationships/oleObject" Target="embeddings/oleObject538.bin"/><Relationship Id="rId1118" Type="http://schemas.openxmlformats.org/officeDocument/2006/relationships/oleObject" Target="embeddings/oleObject591.bin"/><Relationship Id="rId127" Type="http://schemas.openxmlformats.org/officeDocument/2006/relationships/oleObject" Target="embeddings/oleObject71.bin"/><Relationship Id="rId681" Type="http://schemas.openxmlformats.org/officeDocument/2006/relationships/oleObject" Target="embeddings/oleObject361.bin"/><Relationship Id="rId779" Type="http://schemas.openxmlformats.org/officeDocument/2006/relationships/image" Target="media/image353.wmf"/><Relationship Id="rId902" Type="http://schemas.openxmlformats.org/officeDocument/2006/relationships/oleObject" Target="embeddings/oleObject479.bin"/><Relationship Id="rId986" Type="http://schemas.openxmlformats.org/officeDocument/2006/relationships/oleObject" Target="embeddings/oleObject521.bin"/><Relationship Id="rId31" Type="http://schemas.openxmlformats.org/officeDocument/2006/relationships/image" Target="media/image12.wmf"/><Relationship Id="rId334" Type="http://schemas.openxmlformats.org/officeDocument/2006/relationships/oleObject" Target="embeddings/oleObject176.bin"/><Relationship Id="rId541" Type="http://schemas.openxmlformats.org/officeDocument/2006/relationships/oleObject" Target="embeddings/oleObject281.bin"/><Relationship Id="rId639" Type="http://schemas.openxmlformats.org/officeDocument/2006/relationships/oleObject" Target="embeddings/oleObject330.bin"/><Relationship Id="rId1171" Type="http://schemas.openxmlformats.org/officeDocument/2006/relationships/oleObject" Target="embeddings/oleObject619.bin"/><Relationship Id="rId180" Type="http://schemas.openxmlformats.org/officeDocument/2006/relationships/image" Target="media/image73.wmf"/><Relationship Id="rId278" Type="http://schemas.openxmlformats.org/officeDocument/2006/relationships/oleObject" Target="embeddings/oleObject148.bin"/><Relationship Id="rId401" Type="http://schemas.openxmlformats.org/officeDocument/2006/relationships/oleObject" Target="embeddings/oleObject211.bin"/><Relationship Id="rId846" Type="http://schemas.openxmlformats.org/officeDocument/2006/relationships/image" Target="media/image386.wmf"/><Relationship Id="rId1031" Type="http://schemas.openxmlformats.org/officeDocument/2006/relationships/image" Target="media/image478.wmf"/><Relationship Id="rId1129" Type="http://schemas.openxmlformats.org/officeDocument/2006/relationships/image" Target="media/image523.wmf"/><Relationship Id="rId485" Type="http://schemas.openxmlformats.org/officeDocument/2006/relationships/oleObject" Target="embeddings/oleObject253.bin"/><Relationship Id="rId692" Type="http://schemas.openxmlformats.org/officeDocument/2006/relationships/oleObject" Target="embeddings/oleObject372.bin"/><Relationship Id="rId706" Type="http://schemas.openxmlformats.org/officeDocument/2006/relationships/image" Target="media/image316.wmf"/><Relationship Id="rId913" Type="http://schemas.openxmlformats.org/officeDocument/2006/relationships/image" Target="media/image419.wmf"/><Relationship Id="rId42" Type="http://schemas.openxmlformats.org/officeDocument/2006/relationships/oleObject" Target="embeddings/oleObject19.bin"/><Relationship Id="rId138" Type="http://schemas.openxmlformats.org/officeDocument/2006/relationships/image" Target="media/image53.wmf"/><Relationship Id="rId345" Type="http://schemas.openxmlformats.org/officeDocument/2006/relationships/image" Target="media/image154.wmf"/><Relationship Id="rId552" Type="http://schemas.openxmlformats.org/officeDocument/2006/relationships/image" Target="media/image256.wmf"/><Relationship Id="rId997" Type="http://schemas.openxmlformats.org/officeDocument/2006/relationships/image" Target="media/image461.wmf"/><Relationship Id="rId1182" Type="http://schemas.openxmlformats.org/officeDocument/2006/relationships/fontTable" Target="fontTable.xml"/><Relationship Id="rId191" Type="http://schemas.openxmlformats.org/officeDocument/2006/relationships/oleObject" Target="embeddings/oleObject104.bin"/><Relationship Id="rId205" Type="http://schemas.openxmlformats.org/officeDocument/2006/relationships/oleObject" Target="embeddings/oleObject111.bin"/><Relationship Id="rId412" Type="http://schemas.openxmlformats.org/officeDocument/2006/relationships/image" Target="media/image186.wmf"/><Relationship Id="rId857" Type="http://schemas.openxmlformats.org/officeDocument/2006/relationships/oleObject" Target="embeddings/oleObject456.bin"/><Relationship Id="rId1042" Type="http://schemas.openxmlformats.org/officeDocument/2006/relationships/oleObject" Target="embeddings/oleObject549.bin"/><Relationship Id="rId289" Type="http://schemas.openxmlformats.org/officeDocument/2006/relationships/image" Target="media/image126.wmf"/><Relationship Id="rId496" Type="http://schemas.openxmlformats.org/officeDocument/2006/relationships/image" Target="media/image228.wmf"/><Relationship Id="rId717" Type="http://schemas.openxmlformats.org/officeDocument/2006/relationships/image" Target="media/image322.wmf"/><Relationship Id="rId924" Type="http://schemas.openxmlformats.org/officeDocument/2006/relationships/oleObject" Target="embeddings/oleObject490.bin"/><Relationship Id="rId53" Type="http://schemas.openxmlformats.org/officeDocument/2006/relationships/oleObject" Target="embeddings/oleObject30.bin"/><Relationship Id="rId149" Type="http://schemas.openxmlformats.org/officeDocument/2006/relationships/image" Target="media/image58.wmf"/><Relationship Id="rId356" Type="http://schemas.openxmlformats.org/officeDocument/2006/relationships/oleObject" Target="embeddings/oleObject187.bin"/><Relationship Id="rId563" Type="http://schemas.openxmlformats.org/officeDocument/2006/relationships/oleObject" Target="embeddings/oleObject292.bin"/><Relationship Id="rId770" Type="http://schemas.openxmlformats.org/officeDocument/2006/relationships/oleObject" Target="embeddings/oleObject412.bin"/><Relationship Id="rId216" Type="http://schemas.openxmlformats.org/officeDocument/2006/relationships/oleObject" Target="embeddings/oleObject117.bin"/><Relationship Id="rId423" Type="http://schemas.openxmlformats.org/officeDocument/2006/relationships/oleObject" Target="embeddings/oleObject222.bin"/><Relationship Id="rId868" Type="http://schemas.openxmlformats.org/officeDocument/2006/relationships/image" Target="media/image397.wmf"/><Relationship Id="rId1053" Type="http://schemas.openxmlformats.org/officeDocument/2006/relationships/image" Target="media/image489.wmf"/><Relationship Id="rId630" Type="http://schemas.openxmlformats.org/officeDocument/2006/relationships/image" Target="media/image295.wmf"/><Relationship Id="rId728" Type="http://schemas.openxmlformats.org/officeDocument/2006/relationships/oleObject" Target="embeddings/oleObject391.bin"/><Relationship Id="rId935" Type="http://schemas.openxmlformats.org/officeDocument/2006/relationships/image" Target="media/image430.wmf"/><Relationship Id="rId64" Type="http://schemas.openxmlformats.org/officeDocument/2006/relationships/image" Target="media/image21.wmf"/><Relationship Id="rId367" Type="http://schemas.openxmlformats.org/officeDocument/2006/relationships/image" Target="media/image164.wmf"/><Relationship Id="rId574" Type="http://schemas.openxmlformats.org/officeDocument/2006/relationships/image" Target="media/image267.wmf"/><Relationship Id="rId1120" Type="http://schemas.openxmlformats.org/officeDocument/2006/relationships/oleObject" Target="embeddings/oleObject592.bin"/><Relationship Id="rId227" Type="http://schemas.openxmlformats.org/officeDocument/2006/relationships/oleObject" Target="embeddings/oleObject123.bin"/><Relationship Id="rId781" Type="http://schemas.openxmlformats.org/officeDocument/2006/relationships/image" Target="media/image354.wmf"/><Relationship Id="rId879" Type="http://schemas.openxmlformats.org/officeDocument/2006/relationships/image" Target="media/image402.wmf"/><Relationship Id="rId434" Type="http://schemas.openxmlformats.org/officeDocument/2006/relationships/image" Target="media/image197.wmf"/><Relationship Id="rId641" Type="http://schemas.openxmlformats.org/officeDocument/2006/relationships/oleObject" Target="embeddings/oleObject331.bin"/><Relationship Id="rId739" Type="http://schemas.openxmlformats.org/officeDocument/2006/relationships/image" Target="media/image333.wmf"/><Relationship Id="rId1064" Type="http://schemas.openxmlformats.org/officeDocument/2006/relationships/image" Target="media/image494.wmf"/><Relationship Id="rId280" Type="http://schemas.openxmlformats.org/officeDocument/2006/relationships/oleObject" Target="embeddings/oleObject149.bin"/><Relationship Id="rId501" Type="http://schemas.openxmlformats.org/officeDocument/2006/relationships/oleObject" Target="embeddings/oleObject261.bin"/><Relationship Id="rId946" Type="http://schemas.openxmlformats.org/officeDocument/2006/relationships/oleObject" Target="embeddings/oleObject501.bin"/><Relationship Id="rId1131" Type="http://schemas.openxmlformats.org/officeDocument/2006/relationships/image" Target="media/image524.wmf"/><Relationship Id="rId75" Type="http://schemas.openxmlformats.org/officeDocument/2006/relationships/oleObject" Target="embeddings/oleObject44.bin"/><Relationship Id="rId140" Type="http://schemas.openxmlformats.org/officeDocument/2006/relationships/image" Target="media/image54.wmf"/><Relationship Id="rId378" Type="http://schemas.openxmlformats.org/officeDocument/2006/relationships/oleObject" Target="embeddings/oleObject199.bin"/><Relationship Id="rId585" Type="http://schemas.openxmlformats.org/officeDocument/2006/relationships/oleObject" Target="embeddings/oleObject303.bin"/><Relationship Id="rId792" Type="http://schemas.openxmlformats.org/officeDocument/2006/relationships/oleObject" Target="embeddings/oleObject423.bin"/><Relationship Id="rId806" Type="http://schemas.openxmlformats.org/officeDocument/2006/relationships/image" Target="media/image366.wmf"/><Relationship Id="rId6" Type="http://schemas.openxmlformats.org/officeDocument/2006/relationships/endnotes" Target="endnotes.xml"/><Relationship Id="rId238" Type="http://schemas.openxmlformats.org/officeDocument/2006/relationships/image" Target="media/image101.wmf"/><Relationship Id="rId445" Type="http://schemas.openxmlformats.org/officeDocument/2006/relationships/oleObject" Target="embeddings/oleObject233.bin"/><Relationship Id="rId652" Type="http://schemas.openxmlformats.org/officeDocument/2006/relationships/image" Target="media/image306.wmf"/><Relationship Id="rId1075" Type="http://schemas.openxmlformats.org/officeDocument/2006/relationships/oleObject" Target="embeddings/oleObject569.bin"/><Relationship Id="rId291" Type="http://schemas.openxmlformats.org/officeDocument/2006/relationships/image" Target="media/image127.wmf"/><Relationship Id="rId305" Type="http://schemas.openxmlformats.org/officeDocument/2006/relationships/image" Target="media/image134.wmf"/><Relationship Id="rId512" Type="http://schemas.openxmlformats.org/officeDocument/2006/relationships/image" Target="media/image236.wmf"/><Relationship Id="rId957" Type="http://schemas.openxmlformats.org/officeDocument/2006/relationships/image" Target="media/image441.wmf"/><Relationship Id="rId1142" Type="http://schemas.openxmlformats.org/officeDocument/2006/relationships/oleObject" Target="embeddings/oleObject603.bin"/><Relationship Id="rId86" Type="http://schemas.openxmlformats.org/officeDocument/2006/relationships/oleObject" Target="embeddings/oleObject50.bin"/><Relationship Id="rId151" Type="http://schemas.openxmlformats.org/officeDocument/2006/relationships/image" Target="media/image59.wmf"/><Relationship Id="rId389" Type="http://schemas.openxmlformats.org/officeDocument/2006/relationships/oleObject" Target="embeddings/oleObject205.bin"/><Relationship Id="rId596" Type="http://schemas.openxmlformats.org/officeDocument/2006/relationships/image" Target="media/image278.wmf"/><Relationship Id="rId817" Type="http://schemas.openxmlformats.org/officeDocument/2006/relationships/oleObject" Target="embeddings/oleObject436.bin"/><Relationship Id="rId1002" Type="http://schemas.openxmlformats.org/officeDocument/2006/relationships/oleObject" Target="embeddings/oleObject529.bin"/><Relationship Id="rId249" Type="http://schemas.openxmlformats.org/officeDocument/2006/relationships/oleObject" Target="embeddings/oleObject134.bin"/><Relationship Id="rId456" Type="http://schemas.openxmlformats.org/officeDocument/2006/relationships/image" Target="media/image208.wmf"/><Relationship Id="rId663" Type="http://schemas.openxmlformats.org/officeDocument/2006/relationships/oleObject" Target="embeddings/oleObject343.bin"/><Relationship Id="rId870" Type="http://schemas.openxmlformats.org/officeDocument/2006/relationships/image" Target="media/image398.wmf"/><Relationship Id="rId1086" Type="http://schemas.openxmlformats.org/officeDocument/2006/relationships/oleObject" Target="embeddings/oleObject575.bin"/><Relationship Id="rId13" Type="http://schemas.openxmlformats.org/officeDocument/2006/relationships/image" Target="media/image3.wmf"/><Relationship Id="rId109" Type="http://schemas.openxmlformats.org/officeDocument/2006/relationships/oleObject" Target="embeddings/oleObject62.bin"/><Relationship Id="rId316" Type="http://schemas.openxmlformats.org/officeDocument/2006/relationships/oleObject" Target="embeddings/oleObject167.bin"/><Relationship Id="rId523" Type="http://schemas.openxmlformats.org/officeDocument/2006/relationships/oleObject" Target="embeddings/oleObject272.bin"/><Relationship Id="rId968" Type="http://schemas.openxmlformats.org/officeDocument/2006/relationships/oleObject" Target="embeddings/oleObject512.bin"/><Relationship Id="rId1153" Type="http://schemas.openxmlformats.org/officeDocument/2006/relationships/oleObject" Target="embeddings/oleObject609.bin"/><Relationship Id="rId97" Type="http://schemas.openxmlformats.org/officeDocument/2006/relationships/image" Target="media/image33.wmf"/><Relationship Id="rId730" Type="http://schemas.openxmlformats.org/officeDocument/2006/relationships/oleObject" Target="embeddings/oleObject392.bin"/><Relationship Id="rId828" Type="http://schemas.openxmlformats.org/officeDocument/2006/relationships/image" Target="media/image377.wmf"/><Relationship Id="rId1013" Type="http://schemas.openxmlformats.org/officeDocument/2006/relationships/image" Target="media/image469.wmf"/><Relationship Id="rId162" Type="http://schemas.openxmlformats.org/officeDocument/2006/relationships/oleObject" Target="embeddings/oleObject89.bin"/><Relationship Id="rId467" Type="http://schemas.openxmlformats.org/officeDocument/2006/relationships/oleObject" Target="embeddings/oleObject244.bin"/><Relationship Id="rId1097" Type="http://schemas.openxmlformats.org/officeDocument/2006/relationships/image" Target="media/image507.wmf"/><Relationship Id="rId674" Type="http://schemas.openxmlformats.org/officeDocument/2006/relationships/oleObject" Target="embeddings/oleObject354.bin"/><Relationship Id="rId881" Type="http://schemas.openxmlformats.org/officeDocument/2006/relationships/image" Target="media/image403.wmf"/><Relationship Id="rId979" Type="http://schemas.openxmlformats.org/officeDocument/2006/relationships/image" Target="media/image452.wmf"/><Relationship Id="rId24" Type="http://schemas.openxmlformats.org/officeDocument/2006/relationships/oleObject" Target="embeddings/oleObject8.bin"/><Relationship Id="rId327" Type="http://schemas.openxmlformats.org/officeDocument/2006/relationships/image" Target="media/image145.wmf"/><Relationship Id="rId534" Type="http://schemas.openxmlformats.org/officeDocument/2006/relationships/image" Target="media/image247.wmf"/><Relationship Id="rId741" Type="http://schemas.openxmlformats.org/officeDocument/2006/relationships/image" Target="media/image334.wmf"/><Relationship Id="rId839" Type="http://schemas.openxmlformats.org/officeDocument/2006/relationships/oleObject" Target="embeddings/oleObject447.bin"/><Relationship Id="rId1164" Type="http://schemas.openxmlformats.org/officeDocument/2006/relationships/image" Target="media/image540.wmf"/><Relationship Id="rId173" Type="http://schemas.openxmlformats.org/officeDocument/2006/relationships/oleObject" Target="embeddings/oleObject95.bin"/><Relationship Id="rId380" Type="http://schemas.openxmlformats.org/officeDocument/2006/relationships/oleObject" Target="embeddings/oleObject200.bin"/><Relationship Id="rId601" Type="http://schemas.openxmlformats.org/officeDocument/2006/relationships/oleObject" Target="embeddings/oleObject311.bin"/><Relationship Id="rId1024" Type="http://schemas.openxmlformats.org/officeDocument/2006/relationships/oleObject" Target="embeddings/oleObject540.bin"/><Relationship Id="rId240" Type="http://schemas.openxmlformats.org/officeDocument/2006/relationships/image" Target="media/image102.wmf"/><Relationship Id="rId478" Type="http://schemas.openxmlformats.org/officeDocument/2006/relationships/image" Target="media/image219.wmf"/><Relationship Id="rId685" Type="http://schemas.openxmlformats.org/officeDocument/2006/relationships/oleObject" Target="embeddings/oleObject365.bin"/><Relationship Id="rId892" Type="http://schemas.openxmlformats.org/officeDocument/2006/relationships/oleObject" Target="embeddings/oleObject474.bin"/><Relationship Id="rId906" Type="http://schemas.openxmlformats.org/officeDocument/2006/relationships/oleObject" Target="embeddings/oleObject481.bin"/><Relationship Id="rId35" Type="http://schemas.openxmlformats.org/officeDocument/2006/relationships/image" Target="media/image14.wmf"/><Relationship Id="rId100" Type="http://schemas.openxmlformats.org/officeDocument/2006/relationships/oleObject" Target="embeddings/oleObject57.bin"/><Relationship Id="rId338" Type="http://schemas.openxmlformats.org/officeDocument/2006/relationships/oleObject" Target="embeddings/oleObject178.bin"/><Relationship Id="rId545" Type="http://schemas.openxmlformats.org/officeDocument/2006/relationships/oleObject" Target="embeddings/oleObject283.bin"/><Relationship Id="rId752" Type="http://schemas.openxmlformats.org/officeDocument/2006/relationships/oleObject" Target="embeddings/oleObject403.bin"/><Relationship Id="rId1175" Type="http://schemas.openxmlformats.org/officeDocument/2006/relationships/oleObject" Target="embeddings/oleObject621.bin"/><Relationship Id="rId184" Type="http://schemas.openxmlformats.org/officeDocument/2006/relationships/image" Target="media/image75.wmf"/><Relationship Id="rId391" Type="http://schemas.openxmlformats.org/officeDocument/2006/relationships/oleObject" Target="embeddings/oleObject206.bin"/><Relationship Id="rId405" Type="http://schemas.openxmlformats.org/officeDocument/2006/relationships/oleObject" Target="embeddings/oleObject213.bin"/><Relationship Id="rId612" Type="http://schemas.openxmlformats.org/officeDocument/2006/relationships/image" Target="media/image286.wmf"/><Relationship Id="rId1035" Type="http://schemas.openxmlformats.org/officeDocument/2006/relationships/image" Target="media/image480.wmf"/><Relationship Id="rId251" Type="http://schemas.openxmlformats.org/officeDocument/2006/relationships/oleObject" Target="embeddings/oleObject135.bin"/><Relationship Id="rId489" Type="http://schemas.openxmlformats.org/officeDocument/2006/relationships/oleObject" Target="embeddings/oleObject255.bin"/><Relationship Id="rId696" Type="http://schemas.openxmlformats.org/officeDocument/2006/relationships/image" Target="media/image311.wmf"/><Relationship Id="rId917" Type="http://schemas.openxmlformats.org/officeDocument/2006/relationships/image" Target="media/image421.wmf"/><Relationship Id="rId1102" Type="http://schemas.openxmlformats.org/officeDocument/2006/relationships/oleObject" Target="embeddings/oleObject583.bin"/><Relationship Id="rId46" Type="http://schemas.openxmlformats.org/officeDocument/2006/relationships/oleObject" Target="embeddings/oleObject23.bin"/><Relationship Id="rId349" Type="http://schemas.openxmlformats.org/officeDocument/2006/relationships/image" Target="media/image156.wmf"/><Relationship Id="rId556" Type="http://schemas.openxmlformats.org/officeDocument/2006/relationships/image" Target="media/image258.wmf"/><Relationship Id="rId763" Type="http://schemas.openxmlformats.org/officeDocument/2006/relationships/image" Target="media/image345.wmf"/><Relationship Id="rId111" Type="http://schemas.openxmlformats.org/officeDocument/2006/relationships/oleObject" Target="embeddings/oleObject63.bin"/><Relationship Id="rId195" Type="http://schemas.openxmlformats.org/officeDocument/2006/relationships/oleObject" Target="embeddings/oleObject106.bin"/><Relationship Id="rId209" Type="http://schemas.openxmlformats.org/officeDocument/2006/relationships/image" Target="media/image87.wmf"/><Relationship Id="rId416" Type="http://schemas.openxmlformats.org/officeDocument/2006/relationships/image" Target="media/image188.wmf"/><Relationship Id="rId970" Type="http://schemas.openxmlformats.org/officeDocument/2006/relationships/oleObject" Target="embeddings/oleObject513.bin"/><Relationship Id="rId1046" Type="http://schemas.openxmlformats.org/officeDocument/2006/relationships/oleObject" Target="embeddings/oleObject551.bin"/><Relationship Id="rId623" Type="http://schemas.openxmlformats.org/officeDocument/2006/relationships/oleObject" Target="embeddings/oleObject322.bin"/><Relationship Id="rId830" Type="http://schemas.openxmlformats.org/officeDocument/2006/relationships/image" Target="media/image378.wmf"/><Relationship Id="rId928" Type="http://schemas.openxmlformats.org/officeDocument/2006/relationships/oleObject" Target="embeddings/oleObject492.bin"/><Relationship Id="rId57" Type="http://schemas.openxmlformats.org/officeDocument/2006/relationships/oleObject" Target="embeddings/oleObject32.bin"/><Relationship Id="rId262" Type="http://schemas.openxmlformats.org/officeDocument/2006/relationships/oleObject" Target="embeddings/oleObject140.bin"/><Relationship Id="rId567" Type="http://schemas.openxmlformats.org/officeDocument/2006/relationships/oleObject" Target="embeddings/oleObject294.bin"/><Relationship Id="rId1113" Type="http://schemas.openxmlformats.org/officeDocument/2006/relationships/image" Target="media/image515.wmf"/><Relationship Id="rId122" Type="http://schemas.openxmlformats.org/officeDocument/2006/relationships/image" Target="media/image45.wmf"/><Relationship Id="rId774" Type="http://schemas.openxmlformats.org/officeDocument/2006/relationships/oleObject" Target="embeddings/oleObject414.bin"/><Relationship Id="rId981" Type="http://schemas.openxmlformats.org/officeDocument/2006/relationships/image" Target="media/image453.wmf"/><Relationship Id="rId1057" Type="http://schemas.openxmlformats.org/officeDocument/2006/relationships/oleObject" Target="embeddings/oleObject557.bin"/><Relationship Id="rId427" Type="http://schemas.openxmlformats.org/officeDocument/2006/relationships/oleObject" Target="embeddings/oleObject224.bin"/><Relationship Id="rId634" Type="http://schemas.openxmlformats.org/officeDocument/2006/relationships/image" Target="media/image297.wmf"/><Relationship Id="rId841" Type="http://schemas.openxmlformats.org/officeDocument/2006/relationships/oleObject" Target="embeddings/oleObject448.bin"/><Relationship Id="rId273" Type="http://schemas.openxmlformats.org/officeDocument/2006/relationships/image" Target="media/image118.wmf"/><Relationship Id="rId480" Type="http://schemas.openxmlformats.org/officeDocument/2006/relationships/image" Target="media/image220.wmf"/><Relationship Id="rId701" Type="http://schemas.openxmlformats.org/officeDocument/2006/relationships/oleObject" Target="embeddings/oleObject378.bin"/><Relationship Id="rId939" Type="http://schemas.openxmlformats.org/officeDocument/2006/relationships/image" Target="media/image432.wmf"/><Relationship Id="rId1124" Type="http://schemas.openxmlformats.org/officeDocument/2006/relationships/oleObject" Target="embeddings/oleObject594.bin"/><Relationship Id="rId68" Type="http://schemas.openxmlformats.org/officeDocument/2006/relationships/image" Target="media/image23.wmf"/><Relationship Id="rId133" Type="http://schemas.openxmlformats.org/officeDocument/2006/relationships/oleObject" Target="embeddings/oleObject74.bin"/><Relationship Id="rId340" Type="http://schemas.openxmlformats.org/officeDocument/2006/relationships/oleObject" Target="embeddings/oleObject179.bin"/><Relationship Id="rId578" Type="http://schemas.openxmlformats.org/officeDocument/2006/relationships/image" Target="media/image269.wmf"/><Relationship Id="rId785" Type="http://schemas.openxmlformats.org/officeDocument/2006/relationships/image" Target="media/image356.wmf"/><Relationship Id="rId992" Type="http://schemas.openxmlformats.org/officeDocument/2006/relationships/oleObject" Target="embeddings/oleObject524.bin"/><Relationship Id="rId200" Type="http://schemas.openxmlformats.org/officeDocument/2006/relationships/image" Target="media/image83.wmf"/><Relationship Id="rId438" Type="http://schemas.openxmlformats.org/officeDocument/2006/relationships/image" Target="media/image199.wmf"/><Relationship Id="rId645" Type="http://schemas.openxmlformats.org/officeDocument/2006/relationships/oleObject" Target="embeddings/oleObject333.bin"/><Relationship Id="rId852" Type="http://schemas.openxmlformats.org/officeDocument/2006/relationships/image" Target="media/image389.wmf"/><Relationship Id="rId1068" Type="http://schemas.openxmlformats.org/officeDocument/2006/relationships/image" Target="media/image496.wmf"/><Relationship Id="rId284" Type="http://schemas.openxmlformats.org/officeDocument/2006/relationships/oleObject" Target="embeddings/oleObject151.bin"/><Relationship Id="rId491" Type="http://schemas.openxmlformats.org/officeDocument/2006/relationships/oleObject" Target="embeddings/oleObject256.bin"/><Relationship Id="rId505" Type="http://schemas.openxmlformats.org/officeDocument/2006/relationships/oleObject" Target="embeddings/oleObject263.bin"/><Relationship Id="rId712" Type="http://schemas.openxmlformats.org/officeDocument/2006/relationships/oleObject" Target="embeddings/oleObject383.bin"/><Relationship Id="rId1135" Type="http://schemas.openxmlformats.org/officeDocument/2006/relationships/image" Target="media/image526.wmf"/><Relationship Id="rId79" Type="http://schemas.openxmlformats.org/officeDocument/2006/relationships/image" Target="media/image24.wmf"/><Relationship Id="rId144" Type="http://schemas.openxmlformats.org/officeDocument/2006/relationships/oleObject" Target="embeddings/oleObject80.bin"/><Relationship Id="rId589" Type="http://schemas.openxmlformats.org/officeDocument/2006/relationships/oleObject" Target="embeddings/oleObject305.bin"/><Relationship Id="rId796" Type="http://schemas.openxmlformats.org/officeDocument/2006/relationships/oleObject" Target="embeddings/oleObject425.bin"/><Relationship Id="rId351" Type="http://schemas.openxmlformats.org/officeDocument/2006/relationships/image" Target="media/image157.wmf"/><Relationship Id="rId449" Type="http://schemas.openxmlformats.org/officeDocument/2006/relationships/oleObject" Target="embeddings/oleObject235.bin"/><Relationship Id="rId656" Type="http://schemas.openxmlformats.org/officeDocument/2006/relationships/image" Target="media/image308.wmf"/><Relationship Id="rId863" Type="http://schemas.openxmlformats.org/officeDocument/2006/relationships/oleObject" Target="embeddings/oleObject459.bin"/><Relationship Id="rId1079" Type="http://schemas.openxmlformats.org/officeDocument/2006/relationships/image" Target="media/image498.wmf"/><Relationship Id="rId211" Type="http://schemas.openxmlformats.org/officeDocument/2006/relationships/image" Target="media/image88.wmf"/><Relationship Id="rId295" Type="http://schemas.openxmlformats.org/officeDocument/2006/relationships/image" Target="media/image129.wmf"/><Relationship Id="rId309" Type="http://schemas.openxmlformats.org/officeDocument/2006/relationships/image" Target="media/image136.wmf"/><Relationship Id="rId516" Type="http://schemas.openxmlformats.org/officeDocument/2006/relationships/image" Target="media/image238.wmf"/><Relationship Id="rId1146" Type="http://schemas.openxmlformats.org/officeDocument/2006/relationships/oleObject" Target="embeddings/oleObject605.bin"/><Relationship Id="rId723" Type="http://schemas.openxmlformats.org/officeDocument/2006/relationships/image" Target="media/image325.wmf"/><Relationship Id="rId930" Type="http://schemas.openxmlformats.org/officeDocument/2006/relationships/oleObject" Target="embeddings/oleObject493.bin"/><Relationship Id="rId1006" Type="http://schemas.openxmlformats.org/officeDocument/2006/relationships/oleObject" Target="embeddings/oleObject531.bin"/><Relationship Id="rId155" Type="http://schemas.openxmlformats.org/officeDocument/2006/relationships/image" Target="media/image61.wmf"/><Relationship Id="rId362" Type="http://schemas.openxmlformats.org/officeDocument/2006/relationships/oleObject" Target="embeddings/oleObject190.bin"/><Relationship Id="rId222" Type="http://schemas.openxmlformats.org/officeDocument/2006/relationships/oleObject" Target="embeddings/oleObject120.bin"/><Relationship Id="rId667" Type="http://schemas.openxmlformats.org/officeDocument/2006/relationships/oleObject" Target="embeddings/oleObject347.bin"/><Relationship Id="rId874" Type="http://schemas.openxmlformats.org/officeDocument/2006/relationships/oleObject" Target="embeddings/oleObject465.bin"/><Relationship Id="rId17" Type="http://schemas.openxmlformats.org/officeDocument/2006/relationships/image" Target="media/image5.wmf"/><Relationship Id="rId527" Type="http://schemas.openxmlformats.org/officeDocument/2006/relationships/oleObject" Target="embeddings/oleObject274.bin"/><Relationship Id="rId734" Type="http://schemas.openxmlformats.org/officeDocument/2006/relationships/oleObject" Target="embeddings/oleObject394.bin"/><Relationship Id="rId941" Type="http://schemas.openxmlformats.org/officeDocument/2006/relationships/image" Target="media/image433.wmf"/><Relationship Id="rId1157" Type="http://schemas.openxmlformats.org/officeDocument/2006/relationships/oleObject" Target="embeddings/oleObject611.bin"/><Relationship Id="rId70" Type="http://schemas.openxmlformats.org/officeDocument/2006/relationships/oleObject" Target="embeddings/oleObject39.bin"/><Relationship Id="rId166" Type="http://schemas.openxmlformats.org/officeDocument/2006/relationships/oleObject" Target="embeddings/oleObject91.bin"/><Relationship Id="rId373" Type="http://schemas.openxmlformats.org/officeDocument/2006/relationships/image" Target="media/image167.wmf"/><Relationship Id="rId580" Type="http://schemas.openxmlformats.org/officeDocument/2006/relationships/image" Target="media/image270.wmf"/><Relationship Id="rId801" Type="http://schemas.openxmlformats.org/officeDocument/2006/relationships/oleObject" Target="embeddings/oleObject428.bin"/><Relationship Id="rId1017" Type="http://schemas.openxmlformats.org/officeDocument/2006/relationships/image" Target="media/image471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26.bin"/><Relationship Id="rId440" Type="http://schemas.openxmlformats.org/officeDocument/2006/relationships/image" Target="media/image200.wmf"/><Relationship Id="rId678" Type="http://schemas.openxmlformats.org/officeDocument/2006/relationships/oleObject" Target="embeddings/oleObject358.bin"/><Relationship Id="rId885" Type="http://schemas.openxmlformats.org/officeDocument/2006/relationships/image" Target="media/image405.wmf"/><Relationship Id="rId1070" Type="http://schemas.openxmlformats.org/officeDocument/2006/relationships/oleObject" Target="embeddings/oleObject564.bin"/><Relationship Id="rId28" Type="http://schemas.openxmlformats.org/officeDocument/2006/relationships/oleObject" Target="embeddings/oleObject10.bin"/><Relationship Id="rId300" Type="http://schemas.openxmlformats.org/officeDocument/2006/relationships/oleObject" Target="embeddings/oleObject159.bin"/><Relationship Id="rId538" Type="http://schemas.openxmlformats.org/officeDocument/2006/relationships/image" Target="media/image249.wmf"/><Relationship Id="rId745" Type="http://schemas.openxmlformats.org/officeDocument/2006/relationships/image" Target="media/image336.wmf"/><Relationship Id="rId952" Type="http://schemas.openxmlformats.org/officeDocument/2006/relationships/oleObject" Target="embeddings/oleObject504.bin"/><Relationship Id="rId1168" Type="http://schemas.openxmlformats.org/officeDocument/2006/relationships/oleObject" Target="embeddings/oleObject617.bin"/><Relationship Id="rId81" Type="http://schemas.openxmlformats.org/officeDocument/2006/relationships/image" Target="media/image25.wmf"/><Relationship Id="rId177" Type="http://schemas.openxmlformats.org/officeDocument/2006/relationships/oleObject" Target="embeddings/oleObject97.bin"/><Relationship Id="rId384" Type="http://schemas.openxmlformats.org/officeDocument/2006/relationships/image" Target="media/image172.wmf"/><Relationship Id="rId591" Type="http://schemas.openxmlformats.org/officeDocument/2006/relationships/oleObject" Target="embeddings/oleObject306.bin"/><Relationship Id="rId605" Type="http://schemas.openxmlformats.org/officeDocument/2006/relationships/oleObject" Target="embeddings/oleObject313.bin"/><Relationship Id="rId812" Type="http://schemas.openxmlformats.org/officeDocument/2006/relationships/image" Target="media/image369.wmf"/><Relationship Id="rId1028" Type="http://schemas.openxmlformats.org/officeDocument/2006/relationships/oleObject" Target="embeddings/oleObject542.bin"/><Relationship Id="rId244" Type="http://schemas.openxmlformats.org/officeDocument/2006/relationships/image" Target="media/image104.wmf"/><Relationship Id="rId689" Type="http://schemas.openxmlformats.org/officeDocument/2006/relationships/oleObject" Target="embeddings/oleObject369.bin"/><Relationship Id="rId896" Type="http://schemas.openxmlformats.org/officeDocument/2006/relationships/oleObject" Target="embeddings/oleObject476.bin"/><Relationship Id="rId1081" Type="http://schemas.openxmlformats.org/officeDocument/2006/relationships/image" Target="media/image499.wmf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36.bin"/><Relationship Id="rId549" Type="http://schemas.openxmlformats.org/officeDocument/2006/relationships/oleObject" Target="embeddings/oleObject285.bin"/><Relationship Id="rId756" Type="http://schemas.openxmlformats.org/officeDocument/2006/relationships/oleObject" Target="embeddings/oleObject405.bin"/><Relationship Id="rId1179" Type="http://schemas.openxmlformats.org/officeDocument/2006/relationships/oleObject" Target="embeddings/oleObject623.bin"/><Relationship Id="rId104" Type="http://schemas.openxmlformats.org/officeDocument/2006/relationships/image" Target="media/image36.wmf"/><Relationship Id="rId188" Type="http://schemas.openxmlformats.org/officeDocument/2006/relationships/image" Target="media/image77.wmf"/><Relationship Id="rId311" Type="http://schemas.openxmlformats.org/officeDocument/2006/relationships/image" Target="media/image137.wmf"/><Relationship Id="rId395" Type="http://schemas.openxmlformats.org/officeDocument/2006/relationships/oleObject" Target="embeddings/oleObject208.bin"/><Relationship Id="rId409" Type="http://schemas.openxmlformats.org/officeDocument/2006/relationships/oleObject" Target="embeddings/oleObject215.bin"/><Relationship Id="rId963" Type="http://schemas.openxmlformats.org/officeDocument/2006/relationships/image" Target="media/image444.wmf"/><Relationship Id="rId1039" Type="http://schemas.openxmlformats.org/officeDocument/2006/relationships/image" Target="media/image482.wmf"/><Relationship Id="rId92" Type="http://schemas.openxmlformats.org/officeDocument/2006/relationships/oleObject" Target="embeddings/oleObject53.bin"/><Relationship Id="rId616" Type="http://schemas.openxmlformats.org/officeDocument/2006/relationships/image" Target="media/image288.wmf"/><Relationship Id="rId823" Type="http://schemas.openxmlformats.org/officeDocument/2006/relationships/oleObject" Target="embeddings/oleObject439.bin"/><Relationship Id="rId255" Type="http://schemas.openxmlformats.org/officeDocument/2006/relationships/oleObject" Target="embeddings/oleObject137.bin"/><Relationship Id="rId462" Type="http://schemas.openxmlformats.org/officeDocument/2006/relationships/image" Target="media/image211.wmf"/><Relationship Id="rId1092" Type="http://schemas.openxmlformats.org/officeDocument/2006/relationships/oleObject" Target="embeddings/oleObject578.bin"/><Relationship Id="rId1106" Type="http://schemas.openxmlformats.org/officeDocument/2006/relationships/oleObject" Target="embeddings/oleObject585.bin"/><Relationship Id="rId115" Type="http://schemas.openxmlformats.org/officeDocument/2006/relationships/oleObject" Target="embeddings/oleObject65.bin"/><Relationship Id="rId322" Type="http://schemas.openxmlformats.org/officeDocument/2006/relationships/oleObject" Target="embeddings/oleObject170.bin"/><Relationship Id="rId767" Type="http://schemas.openxmlformats.org/officeDocument/2006/relationships/image" Target="media/image347.wmf"/><Relationship Id="rId974" Type="http://schemas.openxmlformats.org/officeDocument/2006/relationships/oleObject" Target="embeddings/oleObject515.bin"/><Relationship Id="rId199" Type="http://schemas.openxmlformats.org/officeDocument/2006/relationships/oleObject" Target="embeddings/oleObject108.bin"/><Relationship Id="rId627" Type="http://schemas.openxmlformats.org/officeDocument/2006/relationships/oleObject" Target="embeddings/oleObject324.bin"/><Relationship Id="rId834" Type="http://schemas.openxmlformats.org/officeDocument/2006/relationships/image" Target="media/image380.wmf"/><Relationship Id="rId266" Type="http://schemas.openxmlformats.org/officeDocument/2006/relationships/oleObject" Target="embeddings/oleObject142.bin"/><Relationship Id="rId473" Type="http://schemas.openxmlformats.org/officeDocument/2006/relationships/oleObject" Target="embeddings/oleObject247.bin"/><Relationship Id="rId680" Type="http://schemas.openxmlformats.org/officeDocument/2006/relationships/oleObject" Target="embeddings/oleObject360.bin"/><Relationship Id="rId901" Type="http://schemas.openxmlformats.org/officeDocument/2006/relationships/image" Target="media/image413.wmf"/><Relationship Id="rId1117" Type="http://schemas.openxmlformats.org/officeDocument/2006/relationships/image" Target="media/image517.wmf"/><Relationship Id="rId30" Type="http://schemas.openxmlformats.org/officeDocument/2006/relationships/oleObject" Target="embeddings/oleObject11.bin"/><Relationship Id="rId126" Type="http://schemas.openxmlformats.org/officeDocument/2006/relationships/image" Target="media/image47.wmf"/><Relationship Id="rId333" Type="http://schemas.openxmlformats.org/officeDocument/2006/relationships/image" Target="media/image148.wmf"/><Relationship Id="rId540" Type="http://schemas.openxmlformats.org/officeDocument/2006/relationships/image" Target="media/image250.wmf"/><Relationship Id="rId778" Type="http://schemas.openxmlformats.org/officeDocument/2006/relationships/oleObject" Target="embeddings/oleObject416.bin"/><Relationship Id="rId985" Type="http://schemas.openxmlformats.org/officeDocument/2006/relationships/image" Target="media/image455.wmf"/><Relationship Id="rId1170" Type="http://schemas.openxmlformats.org/officeDocument/2006/relationships/image" Target="media/image542.wmf"/><Relationship Id="rId638" Type="http://schemas.openxmlformats.org/officeDocument/2006/relationships/image" Target="media/image299.wmf"/><Relationship Id="rId845" Type="http://schemas.openxmlformats.org/officeDocument/2006/relationships/oleObject" Target="embeddings/oleObject450.bin"/><Relationship Id="rId1030" Type="http://schemas.openxmlformats.org/officeDocument/2006/relationships/oleObject" Target="embeddings/oleObject543.bin"/><Relationship Id="rId277" Type="http://schemas.openxmlformats.org/officeDocument/2006/relationships/image" Target="media/image120.wmf"/><Relationship Id="rId400" Type="http://schemas.openxmlformats.org/officeDocument/2006/relationships/image" Target="media/image180.wmf"/><Relationship Id="rId484" Type="http://schemas.openxmlformats.org/officeDocument/2006/relationships/image" Target="media/image222.wmf"/><Relationship Id="rId705" Type="http://schemas.openxmlformats.org/officeDocument/2006/relationships/oleObject" Target="embeddings/oleObject380.bin"/><Relationship Id="rId1128" Type="http://schemas.openxmlformats.org/officeDocument/2006/relationships/oleObject" Target="embeddings/oleObject596.bin"/><Relationship Id="rId137" Type="http://schemas.openxmlformats.org/officeDocument/2006/relationships/oleObject" Target="embeddings/oleObject76.bin"/><Relationship Id="rId344" Type="http://schemas.openxmlformats.org/officeDocument/2006/relationships/oleObject" Target="embeddings/oleObject181.bin"/><Relationship Id="rId691" Type="http://schemas.openxmlformats.org/officeDocument/2006/relationships/oleObject" Target="embeddings/oleObject371.bin"/><Relationship Id="rId789" Type="http://schemas.openxmlformats.org/officeDocument/2006/relationships/image" Target="media/image358.wmf"/><Relationship Id="rId912" Type="http://schemas.openxmlformats.org/officeDocument/2006/relationships/oleObject" Target="embeddings/oleObject484.bin"/><Relationship Id="rId996" Type="http://schemas.openxmlformats.org/officeDocument/2006/relationships/oleObject" Target="embeddings/oleObject526.bin"/><Relationship Id="rId41" Type="http://schemas.openxmlformats.org/officeDocument/2006/relationships/oleObject" Target="embeddings/oleObject18.bin"/><Relationship Id="rId551" Type="http://schemas.openxmlformats.org/officeDocument/2006/relationships/oleObject" Target="embeddings/oleObject286.bin"/><Relationship Id="rId649" Type="http://schemas.openxmlformats.org/officeDocument/2006/relationships/image" Target="media/image305.wmf"/><Relationship Id="rId856" Type="http://schemas.openxmlformats.org/officeDocument/2006/relationships/image" Target="media/image391.wmf"/><Relationship Id="rId1181" Type="http://schemas.openxmlformats.org/officeDocument/2006/relationships/footer" Target="footer1.xml"/><Relationship Id="rId190" Type="http://schemas.openxmlformats.org/officeDocument/2006/relationships/image" Target="media/image78.wmf"/><Relationship Id="rId204" Type="http://schemas.openxmlformats.org/officeDocument/2006/relationships/image" Target="media/image85.wmf"/><Relationship Id="rId288" Type="http://schemas.openxmlformats.org/officeDocument/2006/relationships/oleObject" Target="embeddings/oleObject153.bin"/><Relationship Id="rId411" Type="http://schemas.openxmlformats.org/officeDocument/2006/relationships/oleObject" Target="embeddings/oleObject216.bin"/><Relationship Id="rId509" Type="http://schemas.openxmlformats.org/officeDocument/2006/relationships/oleObject" Target="embeddings/oleObject265.bin"/><Relationship Id="rId1041" Type="http://schemas.openxmlformats.org/officeDocument/2006/relationships/image" Target="media/image483.wmf"/><Relationship Id="rId1139" Type="http://schemas.openxmlformats.org/officeDocument/2006/relationships/image" Target="media/image528.wmf"/><Relationship Id="rId495" Type="http://schemas.openxmlformats.org/officeDocument/2006/relationships/oleObject" Target="embeddings/oleObject258.bin"/><Relationship Id="rId716" Type="http://schemas.openxmlformats.org/officeDocument/2006/relationships/oleObject" Target="embeddings/oleObject385.bin"/><Relationship Id="rId923" Type="http://schemas.openxmlformats.org/officeDocument/2006/relationships/image" Target="media/image424.wmf"/><Relationship Id="rId52" Type="http://schemas.openxmlformats.org/officeDocument/2006/relationships/oleObject" Target="embeddings/oleObject29.bin"/><Relationship Id="rId148" Type="http://schemas.openxmlformats.org/officeDocument/2006/relationships/oleObject" Target="embeddings/oleObject82.bin"/><Relationship Id="rId355" Type="http://schemas.openxmlformats.org/officeDocument/2006/relationships/image" Target="media/image159.wmf"/><Relationship Id="rId562" Type="http://schemas.openxmlformats.org/officeDocument/2006/relationships/image" Target="media/image261.wmf"/><Relationship Id="rId215" Type="http://schemas.openxmlformats.org/officeDocument/2006/relationships/image" Target="media/image90.wmf"/><Relationship Id="rId422" Type="http://schemas.openxmlformats.org/officeDocument/2006/relationships/image" Target="media/image191.wmf"/><Relationship Id="rId867" Type="http://schemas.openxmlformats.org/officeDocument/2006/relationships/oleObject" Target="embeddings/oleObject461.bin"/><Relationship Id="rId1052" Type="http://schemas.openxmlformats.org/officeDocument/2006/relationships/oleObject" Target="embeddings/oleObject554.bin"/><Relationship Id="rId299" Type="http://schemas.openxmlformats.org/officeDocument/2006/relationships/image" Target="media/image131.wmf"/><Relationship Id="rId727" Type="http://schemas.openxmlformats.org/officeDocument/2006/relationships/image" Target="media/image327.wmf"/><Relationship Id="rId934" Type="http://schemas.openxmlformats.org/officeDocument/2006/relationships/oleObject" Target="embeddings/oleObject495.bin"/><Relationship Id="rId63" Type="http://schemas.openxmlformats.org/officeDocument/2006/relationships/oleObject" Target="embeddings/oleObject35.bin"/><Relationship Id="rId159" Type="http://schemas.openxmlformats.org/officeDocument/2006/relationships/image" Target="media/image63.wmf"/><Relationship Id="rId366" Type="http://schemas.openxmlformats.org/officeDocument/2006/relationships/oleObject" Target="embeddings/oleObject193.bin"/><Relationship Id="rId573" Type="http://schemas.openxmlformats.org/officeDocument/2006/relationships/oleObject" Target="embeddings/oleObject297.bin"/><Relationship Id="rId780" Type="http://schemas.openxmlformats.org/officeDocument/2006/relationships/oleObject" Target="embeddings/oleObject417.bin"/><Relationship Id="rId226" Type="http://schemas.openxmlformats.org/officeDocument/2006/relationships/oleObject" Target="embeddings/oleObject122.bin"/><Relationship Id="rId433" Type="http://schemas.openxmlformats.org/officeDocument/2006/relationships/oleObject" Target="embeddings/oleObject227.bin"/><Relationship Id="rId878" Type="http://schemas.openxmlformats.org/officeDocument/2006/relationships/oleObject" Target="embeddings/oleObject467.bin"/><Relationship Id="rId1063" Type="http://schemas.openxmlformats.org/officeDocument/2006/relationships/oleObject" Target="embeddings/oleObject560.bin"/><Relationship Id="rId640" Type="http://schemas.openxmlformats.org/officeDocument/2006/relationships/image" Target="media/image300.wmf"/><Relationship Id="rId738" Type="http://schemas.openxmlformats.org/officeDocument/2006/relationships/oleObject" Target="embeddings/oleObject396.bin"/><Relationship Id="rId945" Type="http://schemas.openxmlformats.org/officeDocument/2006/relationships/image" Target="media/image435.wmf"/><Relationship Id="rId74" Type="http://schemas.openxmlformats.org/officeDocument/2006/relationships/oleObject" Target="embeddings/oleObject43.bin"/><Relationship Id="rId377" Type="http://schemas.openxmlformats.org/officeDocument/2006/relationships/image" Target="media/image169.wmf"/><Relationship Id="rId500" Type="http://schemas.openxmlformats.org/officeDocument/2006/relationships/image" Target="media/image230.wmf"/><Relationship Id="rId584" Type="http://schemas.openxmlformats.org/officeDocument/2006/relationships/image" Target="media/image272.wmf"/><Relationship Id="rId805" Type="http://schemas.openxmlformats.org/officeDocument/2006/relationships/oleObject" Target="embeddings/oleObject430.bin"/><Relationship Id="rId1130" Type="http://schemas.openxmlformats.org/officeDocument/2006/relationships/oleObject" Target="embeddings/oleObject597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28.bin"/><Relationship Id="rId791" Type="http://schemas.openxmlformats.org/officeDocument/2006/relationships/image" Target="media/image359.wmf"/><Relationship Id="rId889" Type="http://schemas.openxmlformats.org/officeDocument/2006/relationships/image" Target="media/image407.wmf"/><Relationship Id="rId1074" Type="http://schemas.openxmlformats.org/officeDocument/2006/relationships/oleObject" Target="embeddings/oleObject568.bin"/><Relationship Id="rId444" Type="http://schemas.openxmlformats.org/officeDocument/2006/relationships/image" Target="media/image202.wmf"/><Relationship Id="rId651" Type="http://schemas.openxmlformats.org/officeDocument/2006/relationships/oleObject" Target="embeddings/oleObject336.bin"/><Relationship Id="rId749" Type="http://schemas.openxmlformats.org/officeDocument/2006/relationships/image" Target="media/image338.wmf"/><Relationship Id="rId290" Type="http://schemas.openxmlformats.org/officeDocument/2006/relationships/oleObject" Target="embeddings/oleObject154.bin"/><Relationship Id="rId304" Type="http://schemas.openxmlformats.org/officeDocument/2006/relationships/oleObject" Target="embeddings/oleObject161.bin"/><Relationship Id="rId388" Type="http://schemas.openxmlformats.org/officeDocument/2006/relationships/image" Target="media/image174.wmf"/><Relationship Id="rId511" Type="http://schemas.openxmlformats.org/officeDocument/2006/relationships/oleObject" Target="embeddings/oleObject266.bin"/><Relationship Id="rId609" Type="http://schemas.openxmlformats.org/officeDocument/2006/relationships/oleObject" Target="embeddings/oleObject315.bin"/><Relationship Id="rId956" Type="http://schemas.openxmlformats.org/officeDocument/2006/relationships/oleObject" Target="embeddings/oleObject506.bin"/><Relationship Id="rId1141" Type="http://schemas.openxmlformats.org/officeDocument/2006/relationships/image" Target="media/image529.wmf"/><Relationship Id="rId85" Type="http://schemas.openxmlformats.org/officeDocument/2006/relationships/image" Target="media/image27.wmf"/><Relationship Id="rId150" Type="http://schemas.openxmlformats.org/officeDocument/2006/relationships/oleObject" Target="embeddings/oleObject83.bin"/><Relationship Id="rId595" Type="http://schemas.openxmlformats.org/officeDocument/2006/relationships/oleObject" Target="embeddings/oleObject308.bin"/><Relationship Id="rId816" Type="http://schemas.openxmlformats.org/officeDocument/2006/relationships/image" Target="media/image371.wmf"/><Relationship Id="rId1001" Type="http://schemas.openxmlformats.org/officeDocument/2006/relationships/image" Target="media/image463.wmf"/><Relationship Id="rId248" Type="http://schemas.openxmlformats.org/officeDocument/2006/relationships/image" Target="media/image106.wmf"/><Relationship Id="rId455" Type="http://schemas.openxmlformats.org/officeDocument/2006/relationships/oleObject" Target="embeddings/oleObject238.bin"/><Relationship Id="rId662" Type="http://schemas.openxmlformats.org/officeDocument/2006/relationships/oleObject" Target="embeddings/oleObject342.bin"/><Relationship Id="rId1085" Type="http://schemas.openxmlformats.org/officeDocument/2006/relationships/image" Target="media/image501.wmf"/><Relationship Id="rId12" Type="http://schemas.openxmlformats.org/officeDocument/2006/relationships/oleObject" Target="embeddings/oleObject2.bin"/><Relationship Id="rId108" Type="http://schemas.openxmlformats.org/officeDocument/2006/relationships/image" Target="media/image38.wmf"/><Relationship Id="rId315" Type="http://schemas.openxmlformats.org/officeDocument/2006/relationships/image" Target="media/image139.wmf"/><Relationship Id="rId522" Type="http://schemas.openxmlformats.org/officeDocument/2006/relationships/image" Target="media/image241.wmf"/><Relationship Id="rId967" Type="http://schemas.openxmlformats.org/officeDocument/2006/relationships/image" Target="media/image446.wmf"/><Relationship Id="rId1152" Type="http://schemas.openxmlformats.org/officeDocument/2006/relationships/oleObject" Target="embeddings/oleObject608.bin"/><Relationship Id="rId96" Type="http://schemas.openxmlformats.org/officeDocument/2006/relationships/oleObject" Target="embeddings/oleObject55.bin"/><Relationship Id="rId161" Type="http://schemas.openxmlformats.org/officeDocument/2006/relationships/image" Target="media/image64.wmf"/><Relationship Id="rId399" Type="http://schemas.openxmlformats.org/officeDocument/2006/relationships/oleObject" Target="embeddings/oleObject210.bin"/><Relationship Id="rId827" Type="http://schemas.openxmlformats.org/officeDocument/2006/relationships/oleObject" Target="embeddings/oleObject441.bin"/><Relationship Id="rId1012" Type="http://schemas.openxmlformats.org/officeDocument/2006/relationships/oleObject" Target="embeddings/oleObject534.bin"/><Relationship Id="rId259" Type="http://schemas.openxmlformats.org/officeDocument/2006/relationships/image" Target="media/image111.wmf"/><Relationship Id="rId466" Type="http://schemas.openxmlformats.org/officeDocument/2006/relationships/image" Target="media/image213.wmf"/><Relationship Id="rId673" Type="http://schemas.openxmlformats.org/officeDocument/2006/relationships/oleObject" Target="embeddings/oleObject353.bin"/><Relationship Id="rId880" Type="http://schemas.openxmlformats.org/officeDocument/2006/relationships/oleObject" Target="embeddings/oleObject468.bin"/><Relationship Id="rId1096" Type="http://schemas.openxmlformats.org/officeDocument/2006/relationships/oleObject" Target="embeddings/oleObject580.bin"/><Relationship Id="rId23" Type="http://schemas.openxmlformats.org/officeDocument/2006/relationships/image" Target="media/image8.wmf"/><Relationship Id="rId119" Type="http://schemas.openxmlformats.org/officeDocument/2006/relationships/oleObject" Target="embeddings/oleObject67.bin"/><Relationship Id="rId326" Type="http://schemas.openxmlformats.org/officeDocument/2006/relationships/oleObject" Target="embeddings/oleObject172.bin"/><Relationship Id="rId533" Type="http://schemas.openxmlformats.org/officeDocument/2006/relationships/oleObject" Target="embeddings/oleObject277.bin"/><Relationship Id="rId978" Type="http://schemas.openxmlformats.org/officeDocument/2006/relationships/oleObject" Target="embeddings/oleObject517.bin"/><Relationship Id="rId1163" Type="http://schemas.openxmlformats.org/officeDocument/2006/relationships/oleObject" Target="embeddings/oleObject614.bin"/><Relationship Id="rId740" Type="http://schemas.openxmlformats.org/officeDocument/2006/relationships/oleObject" Target="embeddings/oleObject397.bin"/><Relationship Id="rId838" Type="http://schemas.openxmlformats.org/officeDocument/2006/relationships/image" Target="media/image382.wmf"/><Relationship Id="rId1023" Type="http://schemas.openxmlformats.org/officeDocument/2006/relationships/image" Target="media/image474.wmf"/><Relationship Id="rId172" Type="http://schemas.openxmlformats.org/officeDocument/2006/relationships/oleObject" Target="embeddings/oleObject94.bin"/><Relationship Id="rId477" Type="http://schemas.openxmlformats.org/officeDocument/2006/relationships/oleObject" Target="embeddings/oleObject249.bin"/><Relationship Id="rId600" Type="http://schemas.openxmlformats.org/officeDocument/2006/relationships/image" Target="media/image280.wmf"/><Relationship Id="rId684" Type="http://schemas.openxmlformats.org/officeDocument/2006/relationships/oleObject" Target="embeddings/oleObject364.bin"/><Relationship Id="rId337" Type="http://schemas.openxmlformats.org/officeDocument/2006/relationships/image" Target="media/image150.wmf"/><Relationship Id="rId891" Type="http://schemas.openxmlformats.org/officeDocument/2006/relationships/image" Target="media/image408.wmf"/><Relationship Id="rId905" Type="http://schemas.openxmlformats.org/officeDocument/2006/relationships/image" Target="media/image415.wmf"/><Relationship Id="rId989" Type="http://schemas.openxmlformats.org/officeDocument/2006/relationships/image" Target="media/image457.wmf"/><Relationship Id="rId34" Type="http://schemas.openxmlformats.org/officeDocument/2006/relationships/oleObject" Target="embeddings/oleObject13.bin"/><Relationship Id="rId544" Type="http://schemas.openxmlformats.org/officeDocument/2006/relationships/image" Target="media/image252.wmf"/><Relationship Id="rId751" Type="http://schemas.openxmlformats.org/officeDocument/2006/relationships/image" Target="media/image339.wmf"/><Relationship Id="rId849" Type="http://schemas.openxmlformats.org/officeDocument/2006/relationships/oleObject" Target="embeddings/oleObject452.bin"/><Relationship Id="rId1174" Type="http://schemas.openxmlformats.org/officeDocument/2006/relationships/image" Target="media/image544.wmf"/><Relationship Id="rId183" Type="http://schemas.openxmlformats.org/officeDocument/2006/relationships/oleObject" Target="embeddings/oleObject100.bin"/><Relationship Id="rId390" Type="http://schemas.openxmlformats.org/officeDocument/2006/relationships/image" Target="media/image175.wmf"/><Relationship Id="rId404" Type="http://schemas.openxmlformats.org/officeDocument/2006/relationships/image" Target="media/image182.wmf"/><Relationship Id="rId611" Type="http://schemas.openxmlformats.org/officeDocument/2006/relationships/oleObject" Target="embeddings/oleObject316.bin"/><Relationship Id="rId1034" Type="http://schemas.openxmlformats.org/officeDocument/2006/relationships/oleObject" Target="embeddings/oleObject545.bin"/><Relationship Id="rId250" Type="http://schemas.openxmlformats.org/officeDocument/2006/relationships/image" Target="media/image107.wmf"/><Relationship Id="rId488" Type="http://schemas.openxmlformats.org/officeDocument/2006/relationships/image" Target="media/image224.wmf"/><Relationship Id="rId695" Type="http://schemas.openxmlformats.org/officeDocument/2006/relationships/oleObject" Target="embeddings/oleObject375.bin"/><Relationship Id="rId709" Type="http://schemas.openxmlformats.org/officeDocument/2006/relationships/image" Target="media/image318.wmf"/><Relationship Id="rId916" Type="http://schemas.openxmlformats.org/officeDocument/2006/relationships/oleObject" Target="embeddings/oleObject486.bin"/><Relationship Id="rId1101" Type="http://schemas.openxmlformats.org/officeDocument/2006/relationships/image" Target="media/image509.wmf"/><Relationship Id="rId45" Type="http://schemas.openxmlformats.org/officeDocument/2006/relationships/oleObject" Target="embeddings/oleObject22.bin"/><Relationship Id="rId110" Type="http://schemas.openxmlformats.org/officeDocument/2006/relationships/image" Target="media/image39.wmf"/><Relationship Id="rId348" Type="http://schemas.openxmlformats.org/officeDocument/2006/relationships/oleObject" Target="embeddings/oleObject183.bin"/><Relationship Id="rId555" Type="http://schemas.openxmlformats.org/officeDocument/2006/relationships/oleObject" Target="embeddings/oleObject288.bin"/><Relationship Id="rId762" Type="http://schemas.openxmlformats.org/officeDocument/2006/relationships/oleObject" Target="embeddings/oleObject408.bin"/><Relationship Id="rId194" Type="http://schemas.openxmlformats.org/officeDocument/2006/relationships/image" Target="media/image80.wmf"/><Relationship Id="rId208" Type="http://schemas.openxmlformats.org/officeDocument/2006/relationships/oleObject" Target="embeddings/oleObject113.bin"/><Relationship Id="rId415" Type="http://schemas.openxmlformats.org/officeDocument/2006/relationships/oleObject" Target="embeddings/oleObject218.bin"/><Relationship Id="rId622" Type="http://schemas.openxmlformats.org/officeDocument/2006/relationships/image" Target="media/image291.wmf"/><Relationship Id="rId1045" Type="http://schemas.openxmlformats.org/officeDocument/2006/relationships/image" Target="media/image485.wmf"/><Relationship Id="rId261" Type="http://schemas.openxmlformats.org/officeDocument/2006/relationships/image" Target="media/image112.wmf"/><Relationship Id="rId499" Type="http://schemas.openxmlformats.org/officeDocument/2006/relationships/oleObject" Target="embeddings/oleObject260.bin"/><Relationship Id="rId927" Type="http://schemas.openxmlformats.org/officeDocument/2006/relationships/image" Target="media/image426.wmf"/><Relationship Id="rId1112" Type="http://schemas.openxmlformats.org/officeDocument/2006/relationships/oleObject" Target="embeddings/oleObject588.bin"/><Relationship Id="rId56" Type="http://schemas.openxmlformats.org/officeDocument/2006/relationships/image" Target="media/image17.wmf"/><Relationship Id="rId359" Type="http://schemas.openxmlformats.org/officeDocument/2006/relationships/image" Target="media/image161.wmf"/><Relationship Id="rId566" Type="http://schemas.openxmlformats.org/officeDocument/2006/relationships/image" Target="media/image263.wmf"/><Relationship Id="rId773" Type="http://schemas.openxmlformats.org/officeDocument/2006/relationships/image" Target="media/image350.wmf"/><Relationship Id="rId121" Type="http://schemas.openxmlformats.org/officeDocument/2006/relationships/oleObject" Target="embeddings/oleObject68.bin"/><Relationship Id="rId219" Type="http://schemas.openxmlformats.org/officeDocument/2006/relationships/image" Target="media/image92.wmf"/><Relationship Id="rId426" Type="http://schemas.openxmlformats.org/officeDocument/2006/relationships/image" Target="media/image193.wmf"/><Relationship Id="rId633" Type="http://schemas.openxmlformats.org/officeDocument/2006/relationships/oleObject" Target="embeddings/oleObject327.bin"/><Relationship Id="rId980" Type="http://schemas.openxmlformats.org/officeDocument/2006/relationships/oleObject" Target="embeddings/oleObject518.bin"/><Relationship Id="rId1056" Type="http://schemas.openxmlformats.org/officeDocument/2006/relationships/image" Target="media/image490.wmf"/><Relationship Id="rId840" Type="http://schemas.openxmlformats.org/officeDocument/2006/relationships/image" Target="media/image383.wmf"/><Relationship Id="rId938" Type="http://schemas.openxmlformats.org/officeDocument/2006/relationships/oleObject" Target="embeddings/oleObject497.bin"/><Relationship Id="rId67" Type="http://schemas.openxmlformats.org/officeDocument/2006/relationships/oleObject" Target="embeddings/oleObject37.bin"/><Relationship Id="rId272" Type="http://schemas.openxmlformats.org/officeDocument/2006/relationships/oleObject" Target="embeddings/oleObject145.bin"/><Relationship Id="rId577" Type="http://schemas.openxmlformats.org/officeDocument/2006/relationships/oleObject" Target="embeddings/oleObject299.bin"/><Relationship Id="rId700" Type="http://schemas.openxmlformats.org/officeDocument/2006/relationships/image" Target="media/image313.wmf"/><Relationship Id="rId1123" Type="http://schemas.openxmlformats.org/officeDocument/2006/relationships/image" Target="media/image520.wmf"/><Relationship Id="rId132" Type="http://schemas.openxmlformats.org/officeDocument/2006/relationships/image" Target="media/image50.wmf"/><Relationship Id="rId784" Type="http://schemas.openxmlformats.org/officeDocument/2006/relationships/oleObject" Target="embeddings/oleObject419.bin"/><Relationship Id="rId991" Type="http://schemas.openxmlformats.org/officeDocument/2006/relationships/image" Target="media/image458.wmf"/><Relationship Id="rId1067" Type="http://schemas.openxmlformats.org/officeDocument/2006/relationships/oleObject" Target="embeddings/oleObject562.bin"/><Relationship Id="rId437" Type="http://schemas.openxmlformats.org/officeDocument/2006/relationships/oleObject" Target="embeddings/oleObject229.bin"/><Relationship Id="rId644" Type="http://schemas.openxmlformats.org/officeDocument/2006/relationships/image" Target="media/image302.wmf"/><Relationship Id="rId851" Type="http://schemas.openxmlformats.org/officeDocument/2006/relationships/oleObject" Target="embeddings/oleObject453.bin"/><Relationship Id="rId283" Type="http://schemas.openxmlformats.org/officeDocument/2006/relationships/image" Target="media/image123.wmf"/><Relationship Id="rId490" Type="http://schemas.openxmlformats.org/officeDocument/2006/relationships/image" Target="media/image225.wmf"/><Relationship Id="rId504" Type="http://schemas.openxmlformats.org/officeDocument/2006/relationships/image" Target="media/image232.wmf"/><Relationship Id="rId711" Type="http://schemas.openxmlformats.org/officeDocument/2006/relationships/image" Target="media/image319.wmf"/><Relationship Id="rId949" Type="http://schemas.openxmlformats.org/officeDocument/2006/relationships/image" Target="media/image437.wmf"/><Relationship Id="rId1134" Type="http://schemas.openxmlformats.org/officeDocument/2006/relationships/oleObject" Target="embeddings/oleObject599.bin"/><Relationship Id="rId78" Type="http://schemas.openxmlformats.org/officeDocument/2006/relationships/image" Target="media/image24.gif"/><Relationship Id="rId143" Type="http://schemas.openxmlformats.org/officeDocument/2006/relationships/image" Target="media/image55.wmf"/><Relationship Id="rId350" Type="http://schemas.openxmlformats.org/officeDocument/2006/relationships/oleObject" Target="embeddings/oleObject184.bin"/><Relationship Id="rId588" Type="http://schemas.openxmlformats.org/officeDocument/2006/relationships/image" Target="media/image274.wmf"/><Relationship Id="rId795" Type="http://schemas.openxmlformats.org/officeDocument/2006/relationships/image" Target="media/image361.wmf"/><Relationship Id="rId809" Type="http://schemas.openxmlformats.org/officeDocument/2006/relationships/oleObject" Target="embeddings/oleObject432.bin"/><Relationship Id="rId9" Type="http://schemas.openxmlformats.org/officeDocument/2006/relationships/image" Target="media/image1.wmf"/><Relationship Id="rId210" Type="http://schemas.openxmlformats.org/officeDocument/2006/relationships/oleObject" Target="embeddings/oleObject114.bin"/><Relationship Id="rId448" Type="http://schemas.openxmlformats.org/officeDocument/2006/relationships/image" Target="media/image204.wmf"/><Relationship Id="rId655" Type="http://schemas.openxmlformats.org/officeDocument/2006/relationships/oleObject" Target="embeddings/oleObject338.bin"/><Relationship Id="rId862" Type="http://schemas.openxmlformats.org/officeDocument/2006/relationships/image" Target="media/image394.wmf"/><Relationship Id="rId1078" Type="http://schemas.openxmlformats.org/officeDocument/2006/relationships/oleObject" Target="embeddings/oleObject571.bin"/><Relationship Id="rId294" Type="http://schemas.openxmlformats.org/officeDocument/2006/relationships/oleObject" Target="embeddings/oleObject156.bin"/><Relationship Id="rId308" Type="http://schemas.openxmlformats.org/officeDocument/2006/relationships/oleObject" Target="embeddings/oleObject163.bin"/><Relationship Id="rId515" Type="http://schemas.openxmlformats.org/officeDocument/2006/relationships/oleObject" Target="embeddings/oleObject268.bin"/><Relationship Id="rId722" Type="http://schemas.openxmlformats.org/officeDocument/2006/relationships/oleObject" Target="embeddings/oleObject388.bin"/><Relationship Id="rId1145" Type="http://schemas.openxmlformats.org/officeDocument/2006/relationships/image" Target="media/image531.wmf"/><Relationship Id="rId89" Type="http://schemas.openxmlformats.org/officeDocument/2006/relationships/image" Target="media/image29.wmf"/><Relationship Id="rId154" Type="http://schemas.openxmlformats.org/officeDocument/2006/relationships/oleObject" Target="embeddings/oleObject85.bin"/><Relationship Id="rId361" Type="http://schemas.openxmlformats.org/officeDocument/2006/relationships/image" Target="media/image162.wmf"/><Relationship Id="rId599" Type="http://schemas.openxmlformats.org/officeDocument/2006/relationships/oleObject" Target="embeddings/oleObject310.bin"/><Relationship Id="rId1005" Type="http://schemas.openxmlformats.org/officeDocument/2006/relationships/image" Target="media/image465.wmf"/><Relationship Id="rId459" Type="http://schemas.openxmlformats.org/officeDocument/2006/relationships/oleObject" Target="embeddings/oleObject240.bin"/><Relationship Id="rId666" Type="http://schemas.openxmlformats.org/officeDocument/2006/relationships/oleObject" Target="embeddings/oleObject346.bin"/><Relationship Id="rId873" Type="http://schemas.openxmlformats.org/officeDocument/2006/relationships/image" Target="media/image399.wmf"/><Relationship Id="rId1089" Type="http://schemas.openxmlformats.org/officeDocument/2006/relationships/image" Target="media/image503.wmf"/><Relationship Id="rId16" Type="http://schemas.openxmlformats.org/officeDocument/2006/relationships/oleObject" Target="embeddings/oleObject4.bin"/><Relationship Id="rId221" Type="http://schemas.openxmlformats.org/officeDocument/2006/relationships/image" Target="media/image93.wmf"/><Relationship Id="rId319" Type="http://schemas.openxmlformats.org/officeDocument/2006/relationships/image" Target="media/image141.wmf"/><Relationship Id="rId526" Type="http://schemas.openxmlformats.org/officeDocument/2006/relationships/image" Target="media/image243.wmf"/><Relationship Id="rId1156" Type="http://schemas.openxmlformats.org/officeDocument/2006/relationships/image" Target="media/image536.wmf"/><Relationship Id="rId733" Type="http://schemas.openxmlformats.org/officeDocument/2006/relationships/image" Target="media/image330.wmf"/><Relationship Id="rId940" Type="http://schemas.openxmlformats.org/officeDocument/2006/relationships/oleObject" Target="embeddings/oleObject498.bin"/><Relationship Id="rId1016" Type="http://schemas.openxmlformats.org/officeDocument/2006/relationships/oleObject" Target="embeddings/oleObject536.bin"/><Relationship Id="rId165" Type="http://schemas.openxmlformats.org/officeDocument/2006/relationships/image" Target="media/image66.wmf"/><Relationship Id="rId372" Type="http://schemas.openxmlformats.org/officeDocument/2006/relationships/oleObject" Target="embeddings/oleObject196.bin"/><Relationship Id="rId677" Type="http://schemas.openxmlformats.org/officeDocument/2006/relationships/oleObject" Target="embeddings/oleObject357.bin"/><Relationship Id="rId800" Type="http://schemas.openxmlformats.org/officeDocument/2006/relationships/image" Target="media/image363.wmf"/><Relationship Id="rId232" Type="http://schemas.openxmlformats.org/officeDocument/2006/relationships/image" Target="media/image98.wmf"/><Relationship Id="rId884" Type="http://schemas.openxmlformats.org/officeDocument/2006/relationships/oleObject" Target="embeddings/oleObject470.bin"/><Relationship Id="rId27" Type="http://schemas.openxmlformats.org/officeDocument/2006/relationships/image" Target="media/image10.wmf"/><Relationship Id="rId537" Type="http://schemas.openxmlformats.org/officeDocument/2006/relationships/oleObject" Target="embeddings/oleObject279.bin"/><Relationship Id="rId744" Type="http://schemas.openxmlformats.org/officeDocument/2006/relationships/oleObject" Target="embeddings/oleObject399.bin"/><Relationship Id="rId951" Type="http://schemas.openxmlformats.org/officeDocument/2006/relationships/image" Target="media/image438.wmf"/><Relationship Id="rId1167" Type="http://schemas.openxmlformats.org/officeDocument/2006/relationships/image" Target="media/image541.wmf"/><Relationship Id="rId80" Type="http://schemas.openxmlformats.org/officeDocument/2006/relationships/oleObject" Target="embeddings/oleObject47.bin"/><Relationship Id="rId176" Type="http://schemas.openxmlformats.org/officeDocument/2006/relationships/image" Target="media/image71.wmf"/><Relationship Id="rId383" Type="http://schemas.openxmlformats.org/officeDocument/2006/relationships/oleObject" Target="embeddings/oleObject202.bin"/><Relationship Id="rId590" Type="http://schemas.openxmlformats.org/officeDocument/2006/relationships/image" Target="media/image275.wmf"/><Relationship Id="rId604" Type="http://schemas.openxmlformats.org/officeDocument/2006/relationships/image" Target="media/image282.wmf"/><Relationship Id="rId811" Type="http://schemas.openxmlformats.org/officeDocument/2006/relationships/oleObject" Target="embeddings/oleObject433.bin"/><Relationship Id="rId1027" Type="http://schemas.openxmlformats.org/officeDocument/2006/relationships/image" Target="media/image476.wmf"/><Relationship Id="rId243" Type="http://schemas.openxmlformats.org/officeDocument/2006/relationships/oleObject" Target="embeddings/oleObject131.bin"/><Relationship Id="rId450" Type="http://schemas.openxmlformats.org/officeDocument/2006/relationships/image" Target="media/image205.wmf"/><Relationship Id="rId688" Type="http://schemas.openxmlformats.org/officeDocument/2006/relationships/oleObject" Target="embeddings/oleObject368.bin"/><Relationship Id="rId895" Type="http://schemas.openxmlformats.org/officeDocument/2006/relationships/image" Target="media/image410.wmf"/><Relationship Id="rId909" Type="http://schemas.openxmlformats.org/officeDocument/2006/relationships/image" Target="media/image417.wmf"/><Relationship Id="rId1080" Type="http://schemas.openxmlformats.org/officeDocument/2006/relationships/oleObject" Target="embeddings/oleObject572.bin"/><Relationship Id="rId38" Type="http://schemas.openxmlformats.org/officeDocument/2006/relationships/oleObject" Target="embeddings/oleObject15.bin"/><Relationship Id="rId103" Type="http://schemas.openxmlformats.org/officeDocument/2006/relationships/oleObject" Target="embeddings/oleObject59.bin"/><Relationship Id="rId310" Type="http://schemas.openxmlformats.org/officeDocument/2006/relationships/oleObject" Target="embeddings/oleObject164.bin"/><Relationship Id="rId548" Type="http://schemas.openxmlformats.org/officeDocument/2006/relationships/image" Target="media/image254.wmf"/><Relationship Id="rId755" Type="http://schemas.openxmlformats.org/officeDocument/2006/relationships/image" Target="media/image341.wmf"/><Relationship Id="rId962" Type="http://schemas.openxmlformats.org/officeDocument/2006/relationships/oleObject" Target="embeddings/oleObject509.bin"/><Relationship Id="rId1178" Type="http://schemas.openxmlformats.org/officeDocument/2006/relationships/image" Target="media/image546.wmf"/><Relationship Id="rId91" Type="http://schemas.openxmlformats.org/officeDocument/2006/relationships/image" Target="media/image30.wmf"/><Relationship Id="rId187" Type="http://schemas.openxmlformats.org/officeDocument/2006/relationships/oleObject" Target="embeddings/oleObject102.bin"/><Relationship Id="rId394" Type="http://schemas.openxmlformats.org/officeDocument/2006/relationships/image" Target="media/image177.wmf"/><Relationship Id="rId408" Type="http://schemas.openxmlformats.org/officeDocument/2006/relationships/image" Target="media/image184.wmf"/><Relationship Id="rId615" Type="http://schemas.openxmlformats.org/officeDocument/2006/relationships/oleObject" Target="embeddings/oleObject318.bin"/><Relationship Id="rId822" Type="http://schemas.openxmlformats.org/officeDocument/2006/relationships/image" Target="media/image374.wmf"/><Relationship Id="rId1038" Type="http://schemas.openxmlformats.org/officeDocument/2006/relationships/oleObject" Target="embeddings/oleObject547.bin"/><Relationship Id="rId254" Type="http://schemas.openxmlformats.org/officeDocument/2006/relationships/image" Target="media/image109.wmf"/><Relationship Id="rId699" Type="http://schemas.openxmlformats.org/officeDocument/2006/relationships/oleObject" Target="embeddings/oleObject377.bin"/><Relationship Id="rId1091" Type="http://schemas.openxmlformats.org/officeDocument/2006/relationships/image" Target="media/image504.wmf"/><Relationship Id="rId1105" Type="http://schemas.openxmlformats.org/officeDocument/2006/relationships/image" Target="media/image511.wmf"/><Relationship Id="rId49" Type="http://schemas.openxmlformats.org/officeDocument/2006/relationships/oleObject" Target="embeddings/oleObject26.bin"/><Relationship Id="rId114" Type="http://schemas.openxmlformats.org/officeDocument/2006/relationships/image" Target="media/image41.wmf"/><Relationship Id="rId461" Type="http://schemas.openxmlformats.org/officeDocument/2006/relationships/oleObject" Target="embeddings/oleObject241.bin"/><Relationship Id="rId559" Type="http://schemas.openxmlformats.org/officeDocument/2006/relationships/oleObject" Target="embeddings/oleObject290.bin"/><Relationship Id="rId766" Type="http://schemas.openxmlformats.org/officeDocument/2006/relationships/oleObject" Target="embeddings/oleObject410.bin"/><Relationship Id="rId198" Type="http://schemas.openxmlformats.org/officeDocument/2006/relationships/image" Target="media/image82.wmf"/><Relationship Id="rId321" Type="http://schemas.openxmlformats.org/officeDocument/2006/relationships/image" Target="media/image142.wmf"/><Relationship Id="rId419" Type="http://schemas.openxmlformats.org/officeDocument/2006/relationships/oleObject" Target="embeddings/oleObject220.bin"/><Relationship Id="rId626" Type="http://schemas.openxmlformats.org/officeDocument/2006/relationships/image" Target="media/image293.wmf"/><Relationship Id="rId973" Type="http://schemas.openxmlformats.org/officeDocument/2006/relationships/image" Target="media/image449.wmf"/><Relationship Id="rId1049" Type="http://schemas.openxmlformats.org/officeDocument/2006/relationships/image" Target="media/image487.wmf"/><Relationship Id="rId833" Type="http://schemas.openxmlformats.org/officeDocument/2006/relationships/oleObject" Target="embeddings/oleObject444.bin"/><Relationship Id="rId1116" Type="http://schemas.openxmlformats.org/officeDocument/2006/relationships/oleObject" Target="embeddings/oleObject590.bin"/><Relationship Id="rId265" Type="http://schemas.openxmlformats.org/officeDocument/2006/relationships/image" Target="media/image114.wmf"/><Relationship Id="rId472" Type="http://schemas.openxmlformats.org/officeDocument/2006/relationships/image" Target="media/image216.wmf"/><Relationship Id="rId900" Type="http://schemas.openxmlformats.org/officeDocument/2006/relationships/oleObject" Target="embeddings/oleObject478.bin"/><Relationship Id="rId125" Type="http://schemas.openxmlformats.org/officeDocument/2006/relationships/oleObject" Target="embeddings/oleObject70.bin"/><Relationship Id="rId332" Type="http://schemas.openxmlformats.org/officeDocument/2006/relationships/oleObject" Target="embeddings/oleObject175.bin"/><Relationship Id="rId777" Type="http://schemas.openxmlformats.org/officeDocument/2006/relationships/image" Target="media/image352.wmf"/><Relationship Id="rId984" Type="http://schemas.openxmlformats.org/officeDocument/2006/relationships/oleObject" Target="embeddings/oleObject520.bin"/><Relationship Id="rId637" Type="http://schemas.openxmlformats.org/officeDocument/2006/relationships/oleObject" Target="embeddings/oleObject329.bin"/><Relationship Id="rId844" Type="http://schemas.openxmlformats.org/officeDocument/2006/relationships/image" Target="media/image385.wmf"/><Relationship Id="rId276" Type="http://schemas.openxmlformats.org/officeDocument/2006/relationships/oleObject" Target="embeddings/oleObject147.bin"/><Relationship Id="rId483" Type="http://schemas.openxmlformats.org/officeDocument/2006/relationships/oleObject" Target="embeddings/oleObject252.bin"/><Relationship Id="rId690" Type="http://schemas.openxmlformats.org/officeDocument/2006/relationships/oleObject" Target="embeddings/oleObject370.bin"/><Relationship Id="rId704" Type="http://schemas.openxmlformats.org/officeDocument/2006/relationships/image" Target="media/image315.wmf"/><Relationship Id="rId911" Type="http://schemas.openxmlformats.org/officeDocument/2006/relationships/image" Target="media/image418.wmf"/><Relationship Id="rId1127" Type="http://schemas.openxmlformats.org/officeDocument/2006/relationships/image" Target="media/image522.wmf"/><Relationship Id="rId40" Type="http://schemas.openxmlformats.org/officeDocument/2006/relationships/oleObject" Target="embeddings/oleObject17.bin"/><Relationship Id="rId136" Type="http://schemas.openxmlformats.org/officeDocument/2006/relationships/image" Target="media/image52.wmf"/><Relationship Id="rId343" Type="http://schemas.openxmlformats.org/officeDocument/2006/relationships/image" Target="media/image153.wmf"/><Relationship Id="rId550" Type="http://schemas.openxmlformats.org/officeDocument/2006/relationships/image" Target="media/image255.wmf"/><Relationship Id="rId788" Type="http://schemas.openxmlformats.org/officeDocument/2006/relationships/oleObject" Target="embeddings/oleObject421.bin"/><Relationship Id="rId995" Type="http://schemas.openxmlformats.org/officeDocument/2006/relationships/image" Target="media/image460.wmf"/><Relationship Id="rId1180" Type="http://schemas.openxmlformats.org/officeDocument/2006/relationships/header" Target="header1.xml"/><Relationship Id="rId203" Type="http://schemas.openxmlformats.org/officeDocument/2006/relationships/oleObject" Target="embeddings/oleObject110.bin"/><Relationship Id="rId648" Type="http://schemas.openxmlformats.org/officeDocument/2006/relationships/oleObject" Target="embeddings/oleObject334.bin"/><Relationship Id="rId855" Type="http://schemas.openxmlformats.org/officeDocument/2006/relationships/oleObject" Target="embeddings/oleObject455.bin"/><Relationship Id="rId1040" Type="http://schemas.openxmlformats.org/officeDocument/2006/relationships/oleObject" Target="embeddings/oleObject548.bin"/><Relationship Id="rId287" Type="http://schemas.openxmlformats.org/officeDocument/2006/relationships/image" Target="media/image125.wmf"/><Relationship Id="rId410" Type="http://schemas.openxmlformats.org/officeDocument/2006/relationships/image" Target="media/image185.wmf"/><Relationship Id="rId494" Type="http://schemas.openxmlformats.org/officeDocument/2006/relationships/image" Target="media/image227.wmf"/><Relationship Id="rId508" Type="http://schemas.openxmlformats.org/officeDocument/2006/relationships/image" Target="media/image234.wmf"/><Relationship Id="rId715" Type="http://schemas.openxmlformats.org/officeDocument/2006/relationships/image" Target="media/image321.wmf"/><Relationship Id="rId922" Type="http://schemas.openxmlformats.org/officeDocument/2006/relationships/oleObject" Target="embeddings/oleObject489.bin"/><Relationship Id="rId1138" Type="http://schemas.openxmlformats.org/officeDocument/2006/relationships/oleObject" Target="embeddings/oleObject601.bin"/><Relationship Id="rId147" Type="http://schemas.openxmlformats.org/officeDocument/2006/relationships/image" Target="media/image57.wmf"/><Relationship Id="rId354" Type="http://schemas.openxmlformats.org/officeDocument/2006/relationships/oleObject" Target="embeddings/oleObject186.bin"/><Relationship Id="rId799" Type="http://schemas.openxmlformats.org/officeDocument/2006/relationships/oleObject" Target="embeddings/oleObject427.bin"/><Relationship Id="rId51" Type="http://schemas.openxmlformats.org/officeDocument/2006/relationships/oleObject" Target="embeddings/oleObject28.bin"/><Relationship Id="rId561" Type="http://schemas.openxmlformats.org/officeDocument/2006/relationships/oleObject" Target="embeddings/oleObject291.bin"/><Relationship Id="rId659" Type="http://schemas.openxmlformats.org/officeDocument/2006/relationships/oleObject" Target="embeddings/oleObject340.bin"/><Relationship Id="rId866" Type="http://schemas.openxmlformats.org/officeDocument/2006/relationships/image" Target="media/image396.wmf"/><Relationship Id="rId214" Type="http://schemas.openxmlformats.org/officeDocument/2006/relationships/oleObject" Target="embeddings/oleObject116.bin"/><Relationship Id="rId298" Type="http://schemas.openxmlformats.org/officeDocument/2006/relationships/oleObject" Target="embeddings/oleObject158.bin"/><Relationship Id="rId421" Type="http://schemas.openxmlformats.org/officeDocument/2006/relationships/oleObject" Target="embeddings/oleObject221.bin"/><Relationship Id="rId519" Type="http://schemas.openxmlformats.org/officeDocument/2006/relationships/oleObject" Target="embeddings/oleObject270.bin"/><Relationship Id="rId1051" Type="http://schemas.openxmlformats.org/officeDocument/2006/relationships/image" Target="media/image488.wmf"/><Relationship Id="rId1149" Type="http://schemas.openxmlformats.org/officeDocument/2006/relationships/image" Target="media/image533.wmf"/><Relationship Id="rId158" Type="http://schemas.openxmlformats.org/officeDocument/2006/relationships/oleObject" Target="embeddings/oleObject87.bin"/><Relationship Id="rId726" Type="http://schemas.openxmlformats.org/officeDocument/2006/relationships/oleObject" Target="embeddings/oleObject390.bin"/><Relationship Id="rId933" Type="http://schemas.openxmlformats.org/officeDocument/2006/relationships/image" Target="media/image429.wmf"/><Relationship Id="rId1009" Type="http://schemas.openxmlformats.org/officeDocument/2006/relationships/image" Target="media/image467.wmf"/><Relationship Id="rId62" Type="http://schemas.openxmlformats.org/officeDocument/2006/relationships/image" Target="media/image20.wmf"/><Relationship Id="rId365" Type="http://schemas.openxmlformats.org/officeDocument/2006/relationships/oleObject" Target="embeddings/oleObject192.bin"/><Relationship Id="rId572" Type="http://schemas.openxmlformats.org/officeDocument/2006/relationships/image" Target="media/image266.wmf"/><Relationship Id="rId225" Type="http://schemas.openxmlformats.org/officeDocument/2006/relationships/image" Target="media/image95.wmf"/><Relationship Id="rId432" Type="http://schemas.openxmlformats.org/officeDocument/2006/relationships/image" Target="media/image196.wmf"/><Relationship Id="rId877" Type="http://schemas.openxmlformats.org/officeDocument/2006/relationships/image" Target="media/image401.wmf"/><Relationship Id="rId1062" Type="http://schemas.openxmlformats.org/officeDocument/2006/relationships/image" Target="media/image493.wmf"/><Relationship Id="rId737" Type="http://schemas.openxmlformats.org/officeDocument/2006/relationships/image" Target="media/image332.wmf"/><Relationship Id="rId944" Type="http://schemas.openxmlformats.org/officeDocument/2006/relationships/oleObject" Target="embeddings/oleObject500.bin"/><Relationship Id="rId73" Type="http://schemas.openxmlformats.org/officeDocument/2006/relationships/oleObject" Target="embeddings/oleObject42.bin"/><Relationship Id="rId169" Type="http://schemas.openxmlformats.org/officeDocument/2006/relationships/image" Target="media/image68.wmf"/><Relationship Id="rId376" Type="http://schemas.openxmlformats.org/officeDocument/2006/relationships/oleObject" Target="embeddings/oleObject198.bin"/><Relationship Id="rId583" Type="http://schemas.openxmlformats.org/officeDocument/2006/relationships/oleObject" Target="embeddings/oleObject302.bin"/><Relationship Id="rId790" Type="http://schemas.openxmlformats.org/officeDocument/2006/relationships/oleObject" Target="embeddings/oleObject422.bin"/><Relationship Id="rId804" Type="http://schemas.openxmlformats.org/officeDocument/2006/relationships/image" Target="media/image365.wmf"/><Relationship Id="rId4" Type="http://schemas.openxmlformats.org/officeDocument/2006/relationships/webSettings" Target="webSettings.xml"/><Relationship Id="rId236" Type="http://schemas.openxmlformats.org/officeDocument/2006/relationships/image" Target="media/image100.wmf"/><Relationship Id="rId443" Type="http://schemas.openxmlformats.org/officeDocument/2006/relationships/oleObject" Target="embeddings/oleObject232.bin"/><Relationship Id="rId650" Type="http://schemas.openxmlformats.org/officeDocument/2006/relationships/oleObject" Target="embeddings/oleObject335.bin"/><Relationship Id="rId888" Type="http://schemas.openxmlformats.org/officeDocument/2006/relationships/oleObject" Target="embeddings/oleObject472.bin"/><Relationship Id="rId1073" Type="http://schemas.openxmlformats.org/officeDocument/2006/relationships/oleObject" Target="embeddings/oleObject567.bin"/><Relationship Id="rId303" Type="http://schemas.openxmlformats.org/officeDocument/2006/relationships/image" Target="media/image133.wmf"/><Relationship Id="rId748" Type="http://schemas.openxmlformats.org/officeDocument/2006/relationships/oleObject" Target="embeddings/oleObject401.bin"/><Relationship Id="rId955" Type="http://schemas.openxmlformats.org/officeDocument/2006/relationships/image" Target="media/image440.wmf"/><Relationship Id="rId1140" Type="http://schemas.openxmlformats.org/officeDocument/2006/relationships/oleObject" Target="embeddings/oleObject602.bin"/><Relationship Id="rId84" Type="http://schemas.openxmlformats.org/officeDocument/2006/relationships/oleObject" Target="embeddings/oleObject49.bin"/><Relationship Id="rId387" Type="http://schemas.openxmlformats.org/officeDocument/2006/relationships/oleObject" Target="embeddings/oleObject204.bin"/><Relationship Id="rId510" Type="http://schemas.openxmlformats.org/officeDocument/2006/relationships/image" Target="media/image235.wmf"/><Relationship Id="rId594" Type="http://schemas.openxmlformats.org/officeDocument/2006/relationships/image" Target="media/image277.wmf"/><Relationship Id="rId608" Type="http://schemas.openxmlformats.org/officeDocument/2006/relationships/image" Target="media/image284.wmf"/><Relationship Id="rId815" Type="http://schemas.openxmlformats.org/officeDocument/2006/relationships/oleObject" Target="embeddings/oleObject435.bin"/><Relationship Id="rId247" Type="http://schemas.openxmlformats.org/officeDocument/2006/relationships/oleObject" Target="embeddings/oleObject133.bin"/><Relationship Id="rId899" Type="http://schemas.openxmlformats.org/officeDocument/2006/relationships/image" Target="media/image412.wmf"/><Relationship Id="rId1000" Type="http://schemas.openxmlformats.org/officeDocument/2006/relationships/oleObject" Target="embeddings/oleObject528.bin"/><Relationship Id="rId1084" Type="http://schemas.openxmlformats.org/officeDocument/2006/relationships/oleObject" Target="embeddings/oleObject574.bin"/><Relationship Id="rId107" Type="http://schemas.openxmlformats.org/officeDocument/2006/relationships/oleObject" Target="embeddings/oleObject61.bin"/><Relationship Id="rId454" Type="http://schemas.openxmlformats.org/officeDocument/2006/relationships/image" Target="media/image207.wmf"/><Relationship Id="rId661" Type="http://schemas.openxmlformats.org/officeDocument/2006/relationships/oleObject" Target="embeddings/oleObject341.bin"/><Relationship Id="rId759" Type="http://schemas.openxmlformats.org/officeDocument/2006/relationships/image" Target="media/image343.wmf"/><Relationship Id="rId966" Type="http://schemas.openxmlformats.org/officeDocument/2006/relationships/oleObject" Target="embeddings/oleObject511.bin"/><Relationship Id="rId11" Type="http://schemas.openxmlformats.org/officeDocument/2006/relationships/image" Target="media/image2.wmf"/><Relationship Id="rId314" Type="http://schemas.openxmlformats.org/officeDocument/2006/relationships/oleObject" Target="embeddings/oleObject166.bin"/><Relationship Id="rId398" Type="http://schemas.openxmlformats.org/officeDocument/2006/relationships/image" Target="media/image179.wmf"/><Relationship Id="rId521" Type="http://schemas.openxmlformats.org/officeDocument/2006/relationships/oleObject" Target="embeddings/oleObject271.bin"/><Relationship Id="rId619" Type="http://schemas.openxmlformats.org/officeDocument/2006/relationships/oleObject" Target="embeddings/oleObject320.bin"/><Relationship Id="rId1151" Type="http://schemas.openxmlformats.org/officeDocument/2006/relationships/image" Target="media/image534.wmf"/><Relationship Id="rId95" Type="http://schemas.openxmlformats.org/officeDocument/2006/relationships/image" Target="media/image32.wmf"/><Relationship Id="rId160" Type="http://schemas.openxmlformats.org/officeDocument/2006/relationships/oleObject" Target="embeddings/oleObject88.bin"/><Relationship Id="rId826" Type="http://schemas.openxmlformats.org/officeDocument/2006/relationships/image" Target="media/image376.wmf"/><Relationship Id="rId1011" Type="http://schemas.openxmlformats.org/officeDocument/2006/relationships/image" Target="media/image468.wmf"/><Relationship Id="rId1109" Type="http://schemas.openxmlformats.org/officeDocument/2006/relationships/image" Target="media/image513.wmf"/><Relationship Id="rId258" Type="http://schemas.openxmlformats.org/officeDocument/2006/relationships/image" Target="media/image26.gif"/><Relationship Id="rId465" Type="http://schemas.openxmlformats.org/officeDocument/2006/relationships/oleObject" Target="embeddings/oleObject243.bin"/><Relationship Id="rId672" Type="http://schemas.openxmlformats.org/officeDocument/2006/relationships/oleObject" Target="embeddings/oleObject352.bin"/><Relationship Id="rId1095" Type="http://schemas.openxmlformats.org/officeDocument/2006/relationships/image" Target="media/image506.wmf"/><Relationship Id="rId22" Type="http://schemas.openxmlformats.org/officeDocument/2006/relationships/oleObject" Target="embeddings/oleObject7.bin"/><Relationship Id="rId118" Type="http://schemas.openxmlformats.org/officeDocument/2006/relationships/image" Target="media/image43.wmf"/><Relationship Id="rId325" Type="http://schemas.openxmlformats.org/officeDocument/2006/relationships/image" Target="media/image144.wmf"/><Relationship Id="rId532" Type="http://schemas.openxmlformats.org/officeDocument/2006/relationships/image" Target="media/image246.wmf"/><Relationship Id="rId977" Type="http://schemas.openxmlformats.org/officeDocument/2006/relationships/image" Target="media/image451.wmf"/><Relationship Id="rId1162" Type="http://schemas.openxmlformats.org/officeDocument/2006/relationships/image" Target="media/image539.wmf"/><Relationship Id="rId171" Type="http://schemas.openxmlformats.org/officeDocument/2006/relationships/image" Target="media/image69.wmf"/><Relationship Id="rId837" Type="http://schemas.openxmlformats.org/officeDocument/2006/relationships/oleObject" Target="embeddings/oleObject446.bin"/><Relationship Id="rId1022" Type="http://schemas.openxmlformats.org/officeDocument/2006/relationships/oleObject" Target="embeddings/oleObject539.bin"/><Relationship Id="rId269" Type="http://schemas.openxmlformats.org/officeDocument/2006/relationships/image" Target="media/image116.wmf"/><Relationship Id="rId476" Type="http://schemas.openxmlformats.org/officeDocument/2006/relationships/image" Target="media/image218.wmf"/><Relationship Id="rId683" Type="http://schemas.openxmlformats.org/officeDocument/2006/relationships/oleObject" Target="embeddings/oleObject363.bin"/><Relationship Id="rId890" Type="http://schemas.openxmlformats.org/officeDocument/2006/relationships/oleObject" Target="embeddings/oleObject473.bin"/><Relationship Id="rId904" Type="http://schemas.openxmlformats.org/officeDocument/2006/relationships/oleObject" Target="embeddings/oleObject480.bin"/><Relationship Id="rId33" Type="http://schemas.openxmlformats.org/officeDocument/2006/relationships/image" Target="media/image13.wmf"/><Relationship Id="rId129" Type="http://schemas.openxmlformats.org/officeDocument/2006/relationships/oleObject" Target="embeddings/oleObject72.bin"/><Relationship Id="rId336" Type="http://schemas.openxmlformats.org/officeDocument/2006/relationships/oleObject" Target="embeddings/oleObject177.bin"/><Relationship Id="rId543" Type="http://schemas.openxmlformats.org/officeDocument/2006/relationships/oleObject" Target="embeddings/oleObject282.bin"/><Relationship Id="rId988" Type="http://schemas.openxmlformats.org/officeDocument/2006/relationships/oleObject" Target="embeddings/oleObject522.bin"/><Relationship Id="rId1173" Type="http://schemas.openxmlformats.org/officeDocument/2006/relationships/oleObject" Target="embeddings/oleObject620.bin"/><Relationship Id="rId182" Type="http://schemas.openxmlformats.org/officeDocument/2006/relationships/image" Target="media/image74.wmf"/><Relationship Id="rId403" Type="http://schemas.openxmlformats.org/officeDocument/2006/relationships/oleObject" Target="embeddings/oleObject212.bin"/><Relationship Id="rId750" Type="http://schemas.openxmlformats.org/officeDocument/2006/relationships/oleObject" Target="embeddings/oleObject402.bin"/><Relationship Id="rId848" Type="http://schemas.openxmlformats.org/officeDocument/2006/relationships/image" Target="media/image387.wmf"/><Relationship Id="rId1033" Type="http://schemas.openxmlformats.org/officeDocument/2006/relationships/image" Target="media/image479.wmf"/><Relationship Id="rId487" Type="http://schemas.openxmlformats.org/officeDocument/2006/relationships/oleObject" Target="embeddings/oleObject254.bin"/><Relationship Id="rId610" Type="http://schemas.openxmlformats.org/officeDocument/2006/relationships/image" Target="media/image285.wmf"/><Relationship Id="rId694" Type="http://schemas.openxmlformats.org/officeDocument/2006/relationships/oleObject" Target="embeddings/oleObject374.bin"/><Relationship Id="rId708" Type="http://schemas.openxmlformats.org/officeDocument/2006/relationships/image" Target="media/image317.emf"/><Relationship Id="rId915" Type="http://schemas.openxmlformats.org/officeDocument/2006/relationships/image" Target="media/image420.wmf"/><Relationship Id="rId347" Type="http://schemas.openxmlformats.org/officeDocument/2006/relationships/image" Target="media/image155.wmf"/><Relationship Id="rId999" Type="http://schemas.openxmlformats.org/officeDocument/2006/relationships/image" Target="media/image462.wmf"/><Relationship Id="rId1100" Type="http://schemas.openxmlformats.org/officeDocument/2006/relationships/oleObject" Target="embeddings/oleObject582.bin"/><Relationship Id="rId44" Type="http://schemas.openxmlformats.org/officeDocument/2006/relationships/oleObject" Target="embeddings/oleObject21.bin"/><Relationship Id="rId554" Type="http://schemas.openxmlformats.org/officeDocument/2006/relationships/image" Target="media/image257.wmf"/><Relationship Id="rId761" Type="http://schemas.openxmlformats.org/officeDocument/2006/relationships/image" Target="media/image344.wmf"/><Relationship Id="rId859" Type="http://schemas.openxmlformats.org/officeDocument/2006/relationships/oleObject" Target="embeddings/oleObject457.bin"/><Relationship Id="rId193" Type="http://schemas.openxmlformats.org/officeDocument/2006/relationships/oleObject" Target="embeddings/oleObject105.bin"/><Relationship Id="rId207" Type="http://schemas.openxmlformats.org/officeDocument/2006/relationships/image" Target="media/image86.wmf"/><Relationship Id="rId414" Type="http://schemas.openxmlformats.org/officeDocument/2006/relationships/image" Target="media/image187.wmf"/><Relationship Id="rId498" Type="http://schemas.openxmlformats.org/officeDocument/2006/relationships/image" Target="media/image229.wmf"/><Relationship Id="rId621" Type="http://schemas.openxmlformats.org/officeDocument/2006/relationships/oleObject" Target="embeddings/oleObject321.bin"/><Relationship Id="rId1044" Type="http://schemas.openxmlformats.org/officeDocument/2006/relationships/oleObject" Target="embeddings/oleObject550.bin"/><Relationship Id="rId260" Type="http://schemas.openxmlformats.org/officeDocument/2006/relationships/oleObject" Target="embeddings/oleObject139.bin"/><Relationship Id="rId719" Type="http://schemas.openxmlformats.org/officeDocument/2006/relationships/image" Target="media/image323.wmf"/><Relationship Id="rId926" Type="http://schemas.openxmlformats.org/officeDocument/2006/relationships/oleObject" Target="embeddings/oleObject491.bin"/><Relationship Id="rId1111" Type="http://schemas.openxmlformats.org/officeDocument/2006/relationships/image" Target="media/image514.wmf"/><Relationship Id="rId55" Type="http://schemas.openxmlformats.org/officeDocument/2006/relationships/oleObject" Target="embeddings/oleObject31.bin"/><Relationship Id="rId120" Type="http://schemas.openxmlformats.org/officeDocument/2006/relationships/image" Target="media/image44.wmf"/><Relationship Id="rId358" Type="http://schemas.openxmlformats.org/officeDocument/2006/relationships/oleObject" Target="embeddings/oleObject188.bin"/><Relationship Id="rId565" Type="http://schemas.openxmlformats.org/officeDocument/2006/relationships/oleObject" Target="embeddings/oleObject293.bin"/><Relationship Id="rId772" Type="http://schemas.openxmlformats.org/officeDocument/2006/relationships/oleObject" Target="embeddings/oleObject413.bin"/><Relationship Id="rId218" Type="http://schemas.openxmlformats.org/officeDocument/2006/relationships/oleObject" Target="embeddings/oleObject118.bin"/><Relationship Id="rId425" Type="http://schemas.openxmlformats.org/officeDocument/2006/relationships/oleObject" Target="embeddings/oleObject223.bin"/><Relationship Id="rId632" Type="http://schemas.openxmlformats.org/officeDocument/2006/relationships/image" Target="media/image296.wmf"/><Relationship Id="rId1055" Type="http://schemas.openxmlformats.org/officeDocument/2006/relationships/oleObject" Target="embeddings/oleObject556.bin"/><Relationship Id="rId271" Type="http://schemas.openxmlformats.org/officeDocument/2006/relationships/image" Target="media/image117.wmf"/><Relationship Id="rId937" Type="http://schemas.openxmlformats.org/officeDocument/2006/relationships/image" Target="media/image431.wmf"/><Relationship Id="rId1122" Type="http://schemas.openxmlformats.org/officeDocument/2006/relationships/oleObject" Target="embeddings/oleObject593.bin"/><Relationship Id="rId66" Type="http://schemas.openxmlformats.org/officeDocument/2006/relationships/image" Target="media/image22.wmf"/><Relationship Id="rId131" Type="http://schemas.openxmlformats.org/officeDocument/2006/relationships/oleObject" Target="embeddings/oleObject73.bin"/><Relationship Id="rId369" Type="http://schemas.openxmlformats.org/officeDocument/2006/relationships/image" Target="media/image165.wmf"/><Relationship Id="rId576" Type="http://schemas.openxmlformats.org/officeDocument/2006/relationships/image" Target="media/image268.wmf"/><Relationship Id="rId783" Type="http://schemas.openxmlformats.org/officeDocument/2006/relationships/image" Target="media/image355.wmf"/><Relationship Id="rId990" Type="http://schemas.openxmlformats.org/officeDocument/2006/relationships/oleObject" Target="embeddings/oleObject523.bin"/><Relationship Id="rId229" Type="http://schemas.openxmlformats.org/officeDocument/2006/relationships/oleObject" Target="embeddings/oleObject124.bin"/><Relationship Id="rId436" Type="http://schemas.openxmlformats.org/officeDocument/2006/relationships/image" Target="media/image198.wmf"/><Relationship Id="rId643" Type="http://schemas.openxmlformats.org/officeDocument/2006/relationships/oleObject" Target="embeddings/oleObject332.bin"/><Relationship Id="rId1066" Type="http://schemas.openxmlformats.org/officeDocument/2006/relationships/image" Target="media/image495.wmf"/><Relationship Id="rId850" Type="http://schemas.openxmlformats.org/officeDocument/2006/relationships/image" Target="media/image388.wmf"/><Relationship Id="rId948" Type="http://schemas.openxmlformats.org/officeDocument/2006/relationships/oleObject" Target="embeddings/oleObject502.bin"/><Relationship Id="rId1133" Type="http://schemas.openxmlformats.org/officeDocument/2006/relationships/image" Target="media/image525.wmf"/><Relationship Id="rId77" Type="http://schemas.openxmlformats.org/officeDocument/2006/relationships/oleObject" Target="embeddings/oleObject46.bin"/><Relationship Id="rId282" Type="http://schemas.openxmlformats.org/officeDocument/2006/relationships/oleObject" Target="embeddings/oleObject150.bin"/><Relationship Id="rId503" Type="http://schemas.openxmlformats.org/officeDocument/2006/relationships/oleObject" Target="embeddings/oleObject262.bin"/><Relationship Id="rId587" Type="http://schemas.openxmlformats.org/officeDocument/2006/relationships/oleObject" Target="embeddings/oleObject304.bin"/><Relationship Id="rId710" Type="http://schemas.openxmlformats.org/officeDocument/2006/relationships/oleObject" Target="embeddings/oleObject382.bin"/><Relationship Id="rId808" Type="http://schemas.openxmlformats.org/officeDocument/2006/relationships/image" Target="media/image367.wmf"/><Relationship Id="rId8" Type="http://schemas.openxmlformats.org/officeDocument/2006/relationships/image" Target="media/image2.gif"/><Relationship Id="rId142" Type="http://schemas.openxmlformats.org/officeDocument/2006/relationships/oleObject" Target="embeddings/oleObject79.bin"/><Relationship Id="rId447" Type="http://schemas.openxmlformats.org/officeDocument/2006/relationships/oleObject" Target="embeddings/oleObject234.bin"/><Relationship Id="rId794" Type="http://schemas.openxmlformats.org/officeDocument/2006/relationships/oleObject" Target="embeddings/oleObject424.bin"/><Relationship Id="rId1077" Type="http://schemas.openxmlformats.org/officeDocument/2006/relationships/image" Target="media/image497.wmf"/><Relationship Id="rId654" Type="http://schemas.openxmlformats.org/officeDocument/2006/relationships/image" Target="media/image307.wmf"/><Relationship Id="rId861" Type="http://schemas.openxmlformats.org/officeDocument/2006/relationships/oleObject" Target="embeddings/oleObject458.bin"/><Relationship Id="rId959" Type="http://schemas.openxmlformats.org/officeDocument/2006/relationships/image" Target="media/image442.wmf"/><Relationship Id="rId293" Type="http://schemas.openxmlformats.org/officeDocument/2006/relationships/image" Target="media/image128.wmf"/><Relationship Id="rId307" Type="http://schemas.openxmlformats.org/officeDocument/2006/relationships/image" Target="media/image135.wmf"/><Relationship Id="rId514" Type="http://schemas.openxmlformats.org/officeDocument/2006/relationships/image" Target="media/image237.wmf"/><Relationship Id="rId721" Type="http://schemas.openxmlformats.org/officeDocument/2006/relationships/image" Target="media/image324.wmf"/><Relationship Id="rId1144" Type="http://schemas.openxmlformats.org/officeDocument/2006/relationships/oleObject" Target="embeddings/oleObject604.bin"/><Relationship Id="rId88" Type="http://schemas.openxmlformats.org/officeDocument/2006/relationships/oleObject" Target="embeddings/oleObject51.bin"/><Relationship Id="rId153" Type="http://schemas.openxmlformats.org/officeDocument/2006/relationships/image" Target="media/image60.wmf"/><Relationship Id="rId360" Type="http://schemas.openxmlformats.org/officeDocument/2006/relationships/oleObject" Target="embeddings/oleObject189.bin"/><Relationship Id="rId598" Type="http://schemas.openxmlformats.org/officeDocument/2006/relationships/image" Target="media/image279.wmf"/><Relationship Id="rId819" Type="http://schemas.openxmlformats.org/officeDocument/2006/relationships/oleObject" Target="embeddings/oleObject437.bin"/><Relationship Id="rId1004" Type="http://schemas.openxmlformats.org/officeDocument/2006/relationships/oleObject" Target="embeddings/oleObject530.bin"/><Relationship Id="rId220" Type="http://schemas.openxmlformats.org/officeDocument/2006/relationships/oleObject" Target="embeddings/oleObject119.bin"/><Relationship Id="rId458" Type="http://schemas.openxmlformats.org/officeDocument/2006/relationships/image" Target="media/image209.wmf"/><Relationship Id="rId665" Type="http://schemas.openxmlformats.org/officeDocument/2006/relationships/oleObject" Target="embeddings/oleObject345.bin"/><Relationship Id="rId872" Type="http://schemas.openxmlformats.org/officeDocument/2006/relationships/oleObject" Target="embeddings/oleObject464.bin"/><Relationship Id="rId1088" Type="http://schemas.openxmlformats.org/officeDocument/2006/relationships/oleObject" Target="embeddings/oleObject576.bin"/><Relationship Id="rId15" Type="http://schemas.openxmlformats.org/officeDocument/2006/relationships/image" Target="media/image4.wmf"/><Relationship Id="rId318" Type="http://schemas.openxmlformats.org/officeDocument/2006/relationships/oleObject" Target="embeddings/oleObject168.bin"/><Relationship Id="rId525" Type="http://schemas.openxmlformats.org/officeDocument/2006/relationships/oleObject" Target="embeddings/oleObject273.bin"/><Relationship Id="rId732" Type="http://schemas.openxmlformats.org/officeDocument/2006/relationships/oleObject" Target="embeddings/oleObject393.bin"/><Relationship Id="rId1155" Type="http://schemas.openxmlformats.org/officeDocument/2006/relationships/oleObject" Target="embeddings/oleObject610.bin"/><Relationship Id="rId99" Type="http://schemas.openxmlformats.org/officeDocument/2006/relationships/image" Target="media/image34.wmf"/><Relationship Id="rId164" Type="http://schemas.openxmlformats.org/officeDocument/2006/relationships/oleObject" Target="embeddings/oleObject90.bin"/><Relationship Id="rId371" Type="http://schemas.openxmlformats.org/officeDocument/2006/relationships/image" Target="media/image166.wmf"/><Relationship Id="rId1015" Type="http://schemas.openxmlformats.org/officeDocument/2006/relationships/image" Target="media/image470.wmf"/><Relationship Id="rId469" Type="http://schemas.openxmlformats.org/officeDocument/2006/relationships/oleObject" Target="embeddings/oleObject245.bin"/><Relationship Id="rId676" Type="http://schemas.openxmlformats.org/officeDocument/2006/relationships/oleObject" Target="embeddings/oleObject356.bin"/><Relationship Id="rId883" Type="http://schemas.openxmlformats.org/officeDocument/2006/relationships/image" Target="media/image404.wmf"/><Relationship Id="rId1099" Type="http://schemas.openxmlformats.org/officeDocument/2006/relationships/image" Target="media/image508.wmf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25.bin"/><Relationship Id="rId329" Type="http://schemas.openxmlformats.org/officeDocument/2006/relationships/image" Target="media/image146.wmf"/><Relationship Id="rId536" Type="http://schemas.openxmlformats.org/officeDocument/2006/relationships/image" Target="media/image248.wmf"/><Relationship Id="rId1166" Type="http://schemas.openxmlformats.org/officeDocument/2006/relationships/oleObject" Target="embeddings/oleObject616.bin"/><Relationship Id="rId175" Type="http://schemas.openxmlformats.org/officeDocument/2006/relationships/oleObject" Target="embeddings/oleObject96.bin"/><Relationship Id="rId743" Type="http://schemas.openxmlformats.org/officeDocument/2006/relationships/image" Target="media/image335.wmf"/><Relationship Id="rId950" Type="http://schemas.openxmlformats.org/officeDocument/2006/relationships/oleObject" Target="embeddings/oleObject503.bin"/><Relationship Id="rId1026" Type="http://schemas.openxmlformats.org/officeDocument/2006/relationships/oleObject" Target="embeddings/oleObject541.bin"/><Relationship Id="rId382" Type="http://schemas.openxmlformats.org/officeDocument/2006/relationships/oleObject" Target="embeddings/oleObject201.bin"/><Relationship Id="rId603" Type="http://schemas.openxmlformats.org/officeDocument/2006/relationships/oleObject" Target="embeddings/oleObject312.bin"/><Relationship Id="rId687" Type="http://schemas.openxmlformats.org/officeDocument/2006/relationships/oleObject" Target="embeddings/oleObject367.bin"/><Relationship Id="rId810" Type="http://schemas.openxmlformats.org/officeDocument/2006/relationships/image" Target="media/image368.wmf"/><Relationship Id="rId908" Type="http://schemas.openxmlformats.org/officeDocument/2006/relationships/oleObject" Target="embeddings/oleObject482.bin"/><Relationship Id="rId242" Type="http://schemas.openxmlformats.org/officeDocument/2006/relationships/image" Target="media/image103.wmf"/><Relationship Id="rId894" Type="http://schemas.openxmlformats.org/officeDocument/2006/relationships/oleObject" Target="embeddings/oleObject475.bin"/><Relationship Id="rId1177" Type="http://schemas.openxmlformats.org/officeDocument/2006/relationships/oleObject" Target="embeddings/oleObject622.bin"/><Relationship Id="rId37" Type="http://schemas.openxmlformats.org/officeDocument/2006/relationships/image" Target="media/image15.wmf"/><Relationship Id="rId102" Type="http://schemas.openxmlformats.org/officeDocument/2006/relationships/oleObject" Target="embeddings/oleObject58.bin"/><Relationship Id="rId547" Type="http://schemas.openxmlformats.org/officeDocument/2006/relationships/oleObject" Target="embeddings/oleObject284.bin"/><Relationship Id="rId754" Type="http://schemas.openxmlformats.org/officeDocument/2006/relationships/oleObject" Target="embeddings/oleObject404.bin"/><Relationship Id="rId961" Type="http://schemas.openxmlformats.org/officeDocument/2006/relationships/image" Target="media/image443.wmf"/><Relationship Id="rId90" Type="http://schemas.openxmlformats.org/officeDocument/2006/relationships/oleObject" Target="embeddings/oleObject52.bin"/><Relationship Id="rId186" Type="http://schemas.openxmlformats.org/officeDocument/2006/relationships/image" Target="media/image76.wmf"/><Relationship Id="rId393" Type="http://schemas.openxmlformats.org/officeDocument/2006/relationships/oleObject" Target="embeddings/oleObject207.bin"/><Relationship Id="rId407" Type="http://schemas.openxmlformats.org/officeDocument/2006/relationships/oleObject" Target="embeddings/oleObject214.bin"/><Relationship Id="rId614" Type="http://schemas.openxmlformats.org/officeDocument/2006/relationships/image" Target="media/image287.wmf"/><Relationship Id="rId821" Type="http://schemas.openxmlformats.org/officeDocument/2006/relationships/oleObject" Target="embeddings/oleObject438.bin"/><Relationship Id="rId1037" Type="http://schemas.openxmlformats.org/officeDocument/2006/relationships/image" Target="media/image481.wmf"/><Relationship Id="rId253" Type="http://schemas.openxmlformats.org/officeDocument/2006/relationships/oleObject" Target="embeddings/oleObject136.bin"/><Relationship Id="rId460" Type="http://schemas.openxmlformats.org/officeDocument/2006/relationships/image" Target="media/image210.wmf"/><Relationship Id="rId698" Type="http://schemas.openxmlformats.org/officeDocument/2006/relationships/image" Target="media/image312.wmf"/><Relationship Id="rId919" Type="http://schemas.openxmlformats.org/officeDocument/2006/relationships/image" Target="media/image422.wmf"/><Relationship Id="rId1090" Type="http://schemas.openxmlformats.org/officeDocument/2006/relationships/oleObject" Target="embeddings/oleObject577.bin"/><Relationship Id="rId1104" Type="http://schemas.openxmlformats.org/officeDocument/2006/relationships/oleObject" Target="embeddings/oleObject584.bin"/><Relationship Id="rId48" Type="http://schemas.openxmlformats.org/officeDocument/2006/relationships/oleObject" Target="embeddings/oleObject25.bin"/><Relationship Id="rId113" Type="http://schemas.openxmlformats.org/officeDocument/2006/relationships/oleObject" Target="embeddings/oleObject64.bin"/><Relationship Id="rId320" Type="http://schemas.openxmlformats.org/officeDocument/2006/relationships/oleObject" Target="embeddings/oleObject169.bin"/><Relationship Id="rId558" Type="http://schemas.openxmlformats.org/officeDocument/2006/relationships/image" Target="media/image259.wmf"/><Relationship Id="rId765" Type="http://schemas.openxmlformats.org/officeDocument/2006/relationships/image" Target="media/image346.wmf"/><Relationship Id="rId972" Type="http://schemas.openxmlformats.org/officeDocument/2006/relationships/oleObject" Target="embeddings/oleObject514.bin"/><Relationship Id="rId197" Type="http://schemas.openxmlformats.org/officeDocument/2006/relationships/oleObject" Target="embeddings/oleObject107.bin"/><Relationship Id="rId418" Type="http://schemas.openxmlformats.org/officeDocument/2006/relationships/image" Target="media/image189.wmf"/><Relationship Id="rId625" Type="http://schemas.openxmlformats.org/officeDocument/2006/relationships/oleObject" Target="embeddings/oleObject323.bin"/><Relationship Id="rId832" Type="http://schemas.openxmlformats.org/officeDocument/2006/relationships/image" Target="media/image379.wmf"/><Relationship Id="rId1048" Type="http://schemas.openxmlformats.org/officeDocument/2006/relationships/oleObject" Target="embeddings/oleObject552.bin"/><Relationship Id="rId264" Type="http://schemas.openxmlformats.org/officeDocument/2006/relationships/oleObject" Target="embeddings/oleObject141.bin"/><Relationship Id="rId471" Type="http://schemas.openxmlformats.org/officeDocument/2006/relationships/oleObject" Target="embeddings/oleObject246.bin"/><Relationship Id="rId1115" Type="http://schemas.openxmlformats.org/officeDocument/2006/relationships/image" Target="media/image516.wmf"/><Relationship Id="rId59" Type="http://schemas.openxmlformats.org/officeDocument/2006/relationships/oleObject" Target="embeddings/oleObject33.bin"/><Relationship Id="rId124" Type="http://schemas.openxmlformats.org/officeDocument/2006/relationships/image" Target="media/image46.wmf"/><Relationship Id="rId569" Type="http://schemas.openxmlformats.org/officeDocument/2006/relationships/oleObject" Target="embeddings/oleObject295.bin"/><Relationship Id="rId776" Type="http://schemas.openxmlformats.org/officeDocument/2006/relationships/oleObject" Target="embeddings/oleObject415.bin"/><Relationship Id="rId983" Type="http://schemas.openxmlformats.org/officeDocument/2006/relationships/image" Target="media/image454.wmf"/><Relationship Id="rId331" Type="http://schemas.openxmlformats.org/officeDocument/2006/relationships/image" Target="media/image147.wmf"/><Relationship Id="rId429" Type="http://schemas.openxmlformats.org/officeDocument/2006/relationships/oleObject" Target="embeddings/oleObject225.bin"/><Relationship Id="rId636" Type="http://schemas.openxmlformats.org/officeDocument/2006/relationships/image" Target="media/image298.wmf"/><Relationship Id="rId1059" Type="http://schemas.openxmlformats.org/officeDocument/2006/relationships/oleObject" Target="embeddings/oleObject558.bin"/><Relationship Id="rId843" Type="http://schemas.openxmlformats.org/officeDocument/2006/relationships/oleObject" Target="embeddings/oleObject449.bin"/><Relationship Id="rId1126" Type="http://schemas.openxmlformats.org/officeDocument/2006/relationships/oleObject" Target="embeddings/oleObject595.bin"/><Relationship Id="rId275" Type="http://schemas.openxmlformats.org/officeDocument/2006/relationships/image" Target="media/image119.wmf"/><Relationship Id="rId482" Type="http://schemas.openxmlformats.org/officeDocument/2006/relationships/image" Target="media/image221.wmf"/><Relationship Id="rId703" Type="http://schemas.openxmlformats.org/officeDocument/2006/relationships/oleObject" Target="embeddings/oleObject379.bin"/><Relationship Id="rId910" Type="http://schemas.openxmlformats.org/officeDocument/2006/relationships/oleObject" Target="embeddings/oleObject483.bin"/><Relationship Id="rId135" Type="http://schemas.openxmlformats.org/officeDocument/2006/relationships/oleObject" Target="embeddings/oleObject75.bin"/><Relationship Id="rId342" Type="http://schemas.openxmlformats.org/officeDocument/2006/relationships/oleObject" Target="embeddings/oleObject180.bin"/><Relationship Id="rId787" Type="http://schemas.openxmlformats.org/officeDocument/2006/relationships/image" Target="media/image357.wmf"/><Relationship Id="rId994" Type="http://schemas.openxmlformats.org/officeDocument/2006/relationships/oleObject" Target="embeddings/oleObject525.bin"/><Relationship Id="rId202" Type="http://schemas.openxmlformats.org/officeDocument/2006/relationships/image" Target="media/image84.wmf"/><Relationship Id="rId647" Type="http://schemas.openxmlformats.org/officeDocument/2006/relationships/image" Target="media/image304.wmf"/><Relationship Id="rId854" Type="http://schemas.openxmlformats.org/officeDocument/2006/relationships/image" Target="media/image390.wmf"/><Relationship Id="rId286" Type="http://schemas.openxmlformats.org/officeDocument/2006/relationships/oleObject" Target="embeddings/oleObject152.bin"/><Relationship Id="rId493" Type="http://schemas.openxmlformats.org/officeDocument/2006/relationships/oleObject" Target="embeddings/oleObject257.bin"/><Relationship Id="rId507" Type="http://schemas.openxmlformats.org/officeDocument/2006/relationships/oleObject" Target="embeddings/oleObject264.bin"/><Relationship Id="rId714" Type="http://schemas.openxmlformats.org/officeDocument/2006/relationships/oleObject" Target="embeddings/oleObject384.bin"/><Relationship Id="rId921" Type="http://schemas.openxmlformats.org/officeDocument/2006/relationships/image" Target="media/image423.wmf"/><Relationship Id="rId1137" Type="http://schemas.openxmlformats.org/officeDocument/2006/relationships/image" Target="media/image527.wmf"/><Relationship Id="rId50" Type="http://schemas.openxmlformats.org/officeDocument/2006/relationships/oleObject" Target="embeddings/oleObject27.bin"/><Relationship Id="rId146" Type="http://schemas.openxmlformats.org/officeDocument/2006/relationships/oleObject" Target="embeddings/oleObject81.bin"/><Relationship Id="rId353" Type="http://schemas.openxmlformats.org/officeDocument/2006/relationships/image" Target="media/image158.wmf"/><Relationship Id="rId560" Type="http://schemas.openxmlformats.org/officeDocument/2006/relationships/image" Target="media/image260.wmf"/><Relationship Id="rId798" Type="http://schemas.openxmlformats.org/officeDocument/2006/relationships/oleObject" Target="embeddings/oleObject426.bin"/><Relationship Id="rId213" Type="http://schemas.openxmlformats.org/officeDocument/2006/relationships/image" Target="media/image89.wmf"/><Relationship Id="rId420" Type="http://schemas.openxmlformats.org/officeDocument/2006/relationships/image" Target="media/image190.wmf"/><Relationship Id="rId658" Type="http://schemas.openxmlformats.org/officeDocument/2006/relationships/image" Target="media/image309.wmf"/><Relationship Id="rId865" Type="http://schemas.openxmlformats.org/officeDocument/2006/relationships/oleObject" Target="embeddings/oleObject460.bin"/><Relationship Id="rId1050" Type="http://schemas.openxmlformats.org/officeDocument/2006/relationships/oleObject" Target="embeddings/oleObject553.bin"/><Relationship Id="rId297" Type="http://schemas.openxmlformats.org/officeDocument/2006/relationships/image" Target="media/image130.wmf"/><Relationship Id="rId518" Type="http://schemas.openxmlformats.org/officeDocument/2006/relationships/image" Target="media/image239.wmf"/><Relationship Id="rId725" Type="http://schemas.openxmlformats.org/officeDocument/2006/relationships/image" Target="media/image326.wmf"/><Relationship Id="rId932" Type="http://schemas.openxmlformats.org/officeDocument/2006/relationships/oleObject" Target="embeddings/oleObject494.bin"/><Relationship Id="rId1148" Type="http://schemas.openxmlformats.org/officeDocument/2006/relationships/oleObject" Target="embeddings/oleObject606.bin"/><Relationship Id="rId157" Type="http://schemas.openxmlformats.org/officeDocument/2006/relationships/image" Target="media/image62.wmf"/><Relationship Id="rId364" Type="http://schemas.openxmlformats.org/officeDocument/2006/relationships/oleObject" Target="embeddings/oleObject191.bin"/><Relationship Id="rId1008" Type="http://schemas.openxmlformats.org/officeDocument/2006/relationships/oleObject" Target="embeddings/oleObject532.bin"/><Relationship Id="rId61" Type="http://schemas.openxmlformats.org/officeDocument/2006/relationships/oleObject" Target="embeddings/oleObject34.bin"/><Relationship Id="rId571" Type="http://schemas.openxmlformats.org/officeDocument/2006/relationships/oleObject" Target="embeddings/oleObject296.bin"/><Relationship Id="rId669" Type="http://schemas.openxmlformats.org/officeDocument/2006/relationships/oleObject" Target="embeddings/oleObject349.bin"/><Relationship Id="rId876" Type="http://schemas.openxmlformats.org/officeDocument/2006/relationships/oleObject" Target="embeddings/oleObject466.bin"/><Relationship Id="rId19" Type="http://schemas.openxmlformats.org/officeDocument/2006/relationships/image" Target="media/image6.wmf"/><Relationship Id="rId224" Type="http://schemas.openxmlformats.org/officeDocument/2006/relationships/oleObject" Target="embeddings/oleObject121.bin"/><Relationship Id="rId431" Type="http://schemas.openxmlformats.org/officeDocument/2006/relationships/oleObject" Target="embeddings/oleObject226.bin"/><Relationship Id="rId529" Type="http://schemas.openxmlformats.org/officeDocument/2006/relationships/oleObject" Target="embeddings/oleObject275.bin"/><Relationship Id="rId736" Type="http://schemas.openxmlformats.org/officeDocument/2006/relationships/oleObject" Target="embeddings/oleObject395.bin"/><Relationship Id="rId1061" Type="http://schemas.openxmlformats.org/officeDocument/2006/relationships/oleObject" Target="embeddings/oleObject559.bin"/><Relationship Id="rId1159" Type="http://schemas.openxmlformats.org/officeDocument/2006/relationships/oleObject" Target="embeddings/oleObject612.bin"/><Relationship Id="rId168" Type="http://schemas.openxmlformats.org/officeDocument/2006/relationships/oleObject" Target="embeddings/oleObject92.bin"/><Relationship Id="rId943" Type="http://schemas.openxmlformats.org/officeDocument/2006/relationships/image" Target="media/image434.wmf"/><Relationship Id="rId1019" Type="http://schemas.openxmlformats.org/officeDocument/2006/relationships/image" Target="media/image472.wmf"/><Relationship Id="rId72" Type="http://schemas.openxmlformats.org/officeDocument/2006/relationships/oleObject" Target="embeddings/oleObject41.bin"/><Relationship Id="rId375" Type="http://schemas.openxmlformats.org/officeDocument/2006/relationships/image" Target="media/image168.wmf"/><Relationship Id="rId582" Type="http://schemas.openxmlformats.org/officeDocument/2006/relationships/image" Target="media/image271.wmf"/><Relationship Id="rId803" Type="http://schemas.openxmlformats.org/officeDocument/2006/relationships/oleObject" Target="embeddings/oleObject429.bin"/><Relationship Id="rId3" Type="http://schemas.openxmlformats.org/officeDocument/2006/relationships/settings" Target="settings.xml"/><Relationship Id="rId235" Type="http://schemas.openxmlformats.org/officeDocument/2006/relationships/oleObject" Target="embeddings/oleObject127.bin"/><Relationship Id="rId442" Type="http://schemas.openxmlformats.org/officeDocument/2006/relationships/image" Target="media/image201.wmf"/><Relationship Id="rId887" Type="http://schemas.openxmlformats.org/officeDocument/2006/relationships/image" Target="media/image406.wmf"/><Relationship Id="rId1072" Type="http://schemas.openxmlformats.org/officeDocument/2006/relationships/oleObject" Target="embeddings/oleObject566.bin"/><Relationship Id="rId302" Type="http://schemas.openxmlformats.org/officeDocument/2006/relationships/oleObject" Target="embeddings/oleObject160.bin"/><Relationship Id="rId747" Type="http://schemas.openxmlformats.org/officeDocument/2006/relationships/image" Target="media/image337.wmf"/><Relationship Id="rId954" Type="http://schemas.openxmlformats.org/officeDocument/2006/relationships/oleObject" Target="embeddings/oleObject505.bin"/><Relationship Id="rId83" Type="http://schemas.openxmlformats.org/officeDocument/2006/relationships/image" Target="media/image26.wmf"/><Relationship Id="rId179" Type="http://schemas.openxmlformats.org/officeDocument/2006/relationships/oleObject" Target="embeddings/oleObject98.bin"/><Relationship Id="rId386" Type="http://schemas.openxmlformats.org/officeDocument/2006/relationships/image" Target="media/image173.wmf"/><Relationship Id="rId593" Type="http://schemas.openxmlformats.org/officeDocument/2006/relationships/oleObject" Target="embeddings/oleObject307.bin"/><Relationship Id="rId607" Type="http://schemas.openxmlformats.org/officeDocument/2006/relationships/oleObject" Target="embeddings/oleObject314.bin"/><Relationship Id="rId814" Type="http://schemas.openxmlformats.org/officeDocument/2006/relationships/image" Target="media/image370.wmf"/><Relationship Id="rId246" Type="http://schemas.openxmlformats.org/officeDocument/2006/relationships/image" Target="media/image105.wmf"/><Relationship Id="rId453" Type="http://schemas.openxmlformats.org/officeDocument/2006/relationships/oleObject" Target="embeddings/oleObject237.bin"/><Relationship Id="rId660" Type="http://schemas.openxmlformats.org/officeDocument/2006/relationships/image" Target="media/image310.wmf"/><Relationship Id="rId898" Type="http://schemas.openxmlformats.org/officeDocument/2006/relationships/oleObject" Target="embeddings/oleObject477.bin"/><Relationship Id="rId1083" Type="http://schemas.openxmlformats.org/officeDocument/2006/relationships/image" Target="media/image500.wmf"/><Relationship Id="rId106" Type="http://schemas.openxmlformats.org/officeDocument/2006/relationships/image" Target="media/image37.wmf"/><Relationship Id="rId313" Type="http://schemas.openxmlformats.org/officeDocument/2006/relationships/image" Target="media/image138.wmf"/><Relationship Id="rId758" Type="http://schemas.openxmlformats.org/officeDocument/2006/relationships/oleObject" Target="embeddings/oleObject406.bin"/><Relationship Id="rId965" Type="http://schemas.openxmlformats.org/officeDocument/2006/relationships/image" Target="media/image445.wmf"/><Relationship Id="rId1150" Type="http://schemas.openxmlformats.org/officeDocument/2006/relationships/oleObject" Target="embeddings/oleObject607.bin"/><Relationship Id="rId10" Type="http://schemas.openxmlformats.org/officeDocument/2006/relationships/oleObject" Target="embeddings/oleObject1.bin"/><Relationship Id="rId94" Type="http://schemas.openxmlformats.org/officeDocument/2006/relationships/oleObject" Target="embeddings/oleObject54.bin"/><Relationship Id="rId397" Type="http://schemas.openxmlformats.org/officeDocument/2006/relationships/oleObject" Target="embeddings/oleObject209.bin"/><Relationship Id="rId520" Type="http://schemas.openxmlformats.org/officeDocument/2006/relationships/image" Target="media/image240.wmf"/><Relationship Id="rId618" Type="http://schemas.openxmlformats.org/officeDocument/2006/relationships/image" Target="media/image289.wmf"/><Relationship Id="rId825" Type="http://schemas.openxmlformats.org/officeDocument/2006/relationships/oleObject" Target="embeddings/oleObject440.bin"/><Relationship Id="rId257" Type="http://schemas.openxmlformats.org/officeDocument/2006/relationships/oleObject" Target="embeddings/oleObject138.bin"/><Relationship Id="rId464" Type="http://schemas.openxmlformats.org/officeDocument/2006/relationships/image" Target="media/image212.wmf"/><Relationship Id="rId1010" Type="http://schemas.openxmlformats.org/officeDocument/2006/relationships/oleObject" Target="embeddings/oleObject533.bin"/><Relationship Id="rId1094" Type="http://schemas.openxmlformats.org/officeDocument/2006/relationships/oleObject" Target="embeddings/oleObject579.bin"/><Relationship Id="rId1108" Type="http://schemas.openxmlformats.org/officeDocument/2006/relationships/oleObject" Target="embeddings/oleObject586.bin"/><Relationship Id="rId117" Type="http://schemas.openxmlformats.org/officeDocument/2006/relationships/oleObject" Target="embeddings/oleObject66.bin"/><Relationship Id="rId671" Type="http://schemas.openxmlformats.org/officeDocument/2006/relationships/oleObject" Target="embeddings/oleObject351.bin"/><Relationship Id="rId769" Type="http://schemas.openxmlformats.org/officeDocument/2006/relationships/image" Target="media/image348.wmf"/><Relationship Id="rId976" Type="http://schemas.openxmlformats.org/officeDocument/2006/relationships/oleObject" Target="embeddings/oleObject516.bin"/><Relationship Id="rId324" Type="http://schemas.openxmlformats.org/officeDocument/2006/relationships/oleObject" Target="embeddings/oleObject171.bin"/><Relationship Id="rId531" Type="http://schemas.openxmlformats.org/officeDocument/2006/relationships/oleObject" Target="embeddings/oleObject276.bin"/><Relationship Id="rId629" Type="http://schemas.openxmlformats.org/officeDocument/2006/relationships/oleObject" Target="embeddings/oleObject325.bin"/><Relationship Id="rId1161" Type="http://schemas.openxmlformats.org/officeDocument/2006/relationships/oleObject" Target="embeddings/oleObject613.bin"/><Relationship Id="rId836" Type="http://schemas.openxmlformats.org/officeDocument/2006/relationships/image" Target="media/image381.wmf"/><Relationship Id="rId1021" Type="http://schemas.openxmlformats.org/officeDocument/2006/relationships/image" Target="media/image473.wmf"/><Relationship Id="rId1119" Type="http://schemas.openxmlformats.org/officeDocument/2006/relationships/image" Target="media/image518.wmf"/><Relationship Id="rId903" Type="http://schemas.openxmlformats.org/officeDocument/2006/relationships/image" Target="media/image414.wmf"/><Relationship Id="rId32" Type="http://schemas.openxmlformats.org/officeDocument/2006/relationships/oleObject" Target="embeddings/oleObject12.bin"/><Relationship Id="rId181" Type="http://schemas.openxmlformats.org/officeDocument/2006/relationships/oleObject" Target="embeddings/oleObject99.bin"/><Relationship Id="rId279" Type="http://schemas.openxmlformats.org/officeDocument/2006/relationships/image" Target="media/image121.wmf"/><Relationship Id="rId486" Type="http://schemas.openxmlformats.org/officeDocument/2006/relationships/image" Target="media/image223.wmf"/><Relationship Id="rId693" Type="http://schemas.openxmlformats.org/officeDocument/2006/relationships/oleObject" Target="embeddings/oleObject373.bin"/><Relationship Id="rId139" Type="http://schemas.openxmlformats.org/officeDocument/2006/relationships/oleObject" Target="embeddings/oleObject77.bin"/><Relationship Id="rId346" Type="http://schemas.openxmlformats.org/officeDocument/2006/relationships/oleObject" Target="embeddings/oleObject182.bin"/><Relationship Id="rId553" Type="http://schemas.openxmlformats.org/officeDocument/2006/relationships/oleObject" Target="embeddings/oleObject287.bin"/><Relationship Id="rId760" Type="http://schemas.openxmlformats.org/officeDocument/2006/relationships/oleObject" Target="embeddings/oleObject407.bin"/><Relationship Id="rId998" Type="http://schemas.openxmlformats.org/officeDocument/2006/relationships/oleObject" Target="embeddings/oleObject527.bin"/><Relationship Id="rId1183" Type="http://schemas.openxmlformats.org/officeDocument/2006/relationships/theme" Target="theme/theme1.xml"/><Relationship Id="rId206" Type="http://schemas.openxmlformats.org/officeDocument/2006/relationships/oleObject" Target="embeddings/oleObject112.bin"/><Relationship Id="rId413" Type="http://schemas.openxmlformats.org/officeDocument/2006/relationships/oleObject" Target="embeddings/oleObject217.bin"/><Relationship Id="rId858" Type="http://schemas.openxmlformats.org/officeDocument/2006/relationships/image" Target="media/image392.wmf"/><Relationship Id="rId1043" Type="http://schemas.openxmlformats.org/officeDocument/2006/relationships/image" Target="media/image484.wmf"/><Relationship Id="rId620" Type="http://schemas.openxmlformats.org/officeDocument/2006/relationships/image" Target="media/image290.wmf"/><Relationship Id="rId718" Type="http://schemas.openxmlformats.org/officeDocument/2006/relationships/oleObject" Target="embeddings/oleObject386.bin"/><Relationship Id="rId925" Type="http://schemas.openxmlformats.org/officeDocument/2006/relationships/image" Target="media/image425.wmf"/><Relationship Id="rId1110" Type="http://schemas.openxmlformats.org/officeDocument/2006/relationships/oleObject" Target="embeddings/oleObject587.bin"/><Relationship Id="rId54" Type="http://schemas.openxmlformats.org/officeDocument/2006/relationships/image" Target="media/image16.wmf"/><Relationship Id="rId270" Type="http://schemas.openxmlformats.org/officeDocument/2006/relationships/oleObject" Target="embeddings/oleObject144.bin"/><Relationship Id="rId130" Type="http://schemas.openxmlformats.org/officeDocument/2006/relationships/image" Target="media/image49.wmf"/><Relationship Id="rId368" Type="http://schemas.openxmlformats.org/officeDocument/2006/relationships/oleObject" Target="embeddings/oleObject194.bin"/><Relationship Id="rId575" Type="http://schemas.openxmlformats.org/officeDocument/2006/relationships/oleObject" Target="embeddings/oleObject298.bin"/><Relationship Id="rId782" Type="http://schemas.openxmlformats.org/officeDocument/2006/relationships/oleObject" Target="embeddings/oleObject418.bin"/><Relationship Id="rId228" Type="http://schemas.openxmlformats.org/officeDocument/2006/relationships/image" Target="media/image96.wmf"/><Relationship Id="rId435" Type="http://schemas.openxmlformats.org/officeDocument/2006/relationships/oleObject" Target="embeddings/oleObject228.bin"/><Relationship Id="rId642" Type="http://schemas.openxmlformats.org/officeDocument/2006/relationships/image" Target="media/image301.wmf"/><Relationship Id="rId1065" Type="http://schemas.openxmlformats.org/officeDocument/2006/relationships/oleObject" Target="embeddings/oleObject561.bin"/><Relationship Id="rId502" Type="http://schemas.openxmlformats.org/officeDocument/2006/relationships/image" Target="media/image231.wmf"/><Relationship Id="rId947" Type="http://schemas.openxmlformats.org/officeDocument/2006/relationships/image" Target="media/image436.wmf"/><Relationship Id="rId1132" Type="http://schemas.openxmlformats.org/officeDocument/2006/relationships/oleObject" Target="embeddings/oleObject598.bin"/><Relationship Id="rId76" Type="http://schemas.openxmlformats.org/officeDocument/2006/relationships/oleObject" Target="embeddings/oleObject45.bin"/><Relationship Id="rId807" Type="http://schemas.openxmlformats.org/officeDocument/2006/relationships/oleObject" Target="embeddings/oleObject431.bin"/><Relationship Id="rId292" Type="http://schemas.openxmlformats.org/officeDocument/2006/relationships/oleObject" Target="embeddings/oleObject155.bin"/><Relationship Id="rId597" Type="http://schemas.openxmlformats.org/officeDocument/2006/relationships/oleObject" Target="embeddings/oleObject309.bin"/><Relationship Id="rId152" Type="http://schemas.openxmlformats.org/officeDocument/2006/relationships/oleObject" Target="embeddings/oleObject84.bin"/><Relationship Id="rId457" Type="http://schemas.openxmlformats.org/officeDocument/2006/relationships/oleObject" Target="embeddings/oleObject239.bin"/><Relationship Id="rId1087" Type="http://schemas.openxmlformats.org/officeDocument/2006/relationships/image" Target="media/image502.wmf"/><Relationship Id="rId664" Type="http://schemas.openxmlformats.org/officeDocument/2006/relationships/oleObject" Target="embeddings/oleObject344.bin"/><Relationship Id="rId871" Type="http://schemas.openxmlformats.org/officeDocument/2006/relationships/oleObject" Target="embeddings/oleObject463.bin"/><Relationship Id="rId969" Type="http://schemas.openxmlformats.org/officeDocument/2006/relationships/image" Target="media/image447.wmf"/><Relationship Id="rId317" Type="http://schemas.openxmlformats.org/officeDocument/2006/relationships/image" Target="media/image140.wmf"/><Relationship Id="rId524" Type="http://schemas.openxmlformats.org/officeDocument/2006/relationships/image" Target="media/image242.wmf"/><Relationship Id="rId731" Type="http://schemas.openxmlformats.org/officeDocument/2006/relationships/image" Target="media/image329.wmf"/><Relationship Id="rId1154" Type="http://schemas.openxmlformats.org/officeDocument/2006/relationships/image" Target="media/image535.wmf"/><Relationship Id="rId98" Type="http://schemas.openxmlformats.org/officeDocument/2006/relationships/oleObject" Target="embeddings/oleObject56.bin"/><Relationship Id="rId829" Type="http://schemas.openxmlformats.org/officeDocument/2006/relationships/oleObject" Target="embeddings/oleObject442.bin"/><Relationship Id="rId1014" Type="http://schemas.openxmlformats.org/officeDocument/2006/relationships/oleObject" Target="embeddings/oleObject535.bin"/><Relationship Id="rId25" Type="http://schemas.openxmlformats.org/officeDocument/2006/relationships/image" Target="media/image9.wmf"/><Relationship Id="rId174" Type="http://schemas.openxmlformats.org/officeDocument/2006/relationships/image" Target="media/image70.wmf"/><Relationship Id="rId381" Type="http://schemas.openxmlformats.org/officeDocument/2006/relationships/image" Target="media/image171.wmf"/><Relationship Id="rId241" Type="http://schemas.openxmlformats.org/officeDocument/2006/relationships/oleObject" Target="embeddings/oleObject130.bin"/><Relationship Id="rId479" Type="http://schemas.openxmlformats.org/officeDocument/2006/relationships/oleObject" Target="embeddings/oleObject250.bin"/><Relationship Id="rId686" Type="http://schemas.openxmlformats.org/officeDocument/2006/relationships/oleObject" Target="embeddings/oleObject366.bin"/><Relationship Id="rId893" Type="http://schemas.openxmlformats.org/officeDocument/2006/relationships/image" Target="media/image409.wmf"/><Relationship Id="rId339" Type="http://schemas.openxmlformats.org/officeDocument/2006/relationships/image" Target="media/image151.wmf"/><Relationship Id="rId546" Type="http://schemas.openxmlformats.org/officeDocument/2006/relationships/image" Target="media/image253.wmf"/><Relationship Id="rId753" Type="http://schemas.openxmlformats.org/officeDocument/2006/relationships/image" Target="media/image340.wmf"/><Relationship Id="rId1176" Type="http://schemas.openxmlformats.org/officeDocument/2006/relationships/image" Target="media/image545.wmf"/><Relationship Id="rId101" Type="http://schemas.openxmlformats.org/officeDocument/2006/relationships/image" Target="media/image35.wmf"/><Relationship Id="rId406" Type="http://schemas.openxmlformats.org/officeDocument/2006/relationships/image" Target="media/image183.wmf"/><Relationship Id="rId960" Type="http://schemas.openxmlformats.org/officeDocument/2006/relationships/oleObject" Target="embeddings/oleObject508.bin"/><Relationship Id="rId1036" Type="http://schemas.openxmlformats.org/officeDocument/2006/relationships/oleObject" Target="embeddings/oleObject546.bin"/><Relationship Id="rId613" Type="http://schemas.openxmlformats.org/officeDocument/2006/relationships/oleObject" Target="embeddings/oleObject317.bin"/><Relationship Id="rId820" Type="http://schemas.openxmlformats.org/officeDocument/2006/relationships/image" Target="media/image373.wmf"/><Relationship Id="rId918" Type="http://schemas.openxmlformats.org/officeDocument/2006/relationships/oleObject" Target="embeddings/oleObject487.bin"/><Relationship Id="rId1103" Type="http://schemas.openxmlformats.org/officeDocument/2006/relationships/image" Target="media/image510.wmf"/><Relationship Id="rId47" Type="http://schemas.openxmlformats.org/officeDocument/2006/relationships/oleObject" Target="embeddings/oleObject24.bin"/><Relationship Id="rId196" Type="http://schemas.openxmlformats.org/officeDocument/2006/relationships/image" Target="media/image81.wmf"/><Relationship Id="rId263" Type="http://schemas.openxmlformats.org/officeDocument/2006/relationships/image" Target="media/image113.wmf"/><Relationship Id="rId470" Type="http://schemas.openxmlformats.org/officeDocument/2006/relationships/image" Target="media/image215.wmf"/><Relationship Id="rId123" Type="http://schemas.openxmlformats.org/officeDocument/2006/relationships/oleObject" Target="embeddings/oleObject69.bin"/><Relationship Id="rId330" Type="http://schemas.openxmlformats.org/officeDocument/2006/relationships/oleObject" Target="embeddings/oleObject174.bin"/><Relationship Id="rId568" Type="http://schemas.openxmlformats.org/officeDocument/2006/relationships/image" Target="media/image264.wmf"/><Relationship Id="rId775" Type="http://schemas.openxmlformats.org/officeDocument/2006/relationships/image" Target="media/image351.wmf"/><Relationship Id="rId982" Type="http://schemas.openxmlformats.org/officeDocument/2006/relationships/oleObject" Target="embeddings/oleObject519.bin"/><Relationship Id="rId428" Type="http://schemas.openxmlformats.org/officeDocument/2006/relationships/image" Target="media/image194.wmf"/><Relationship Id="rId635" Type="http://schemas.openxmlformats.org/officeDocument/2006/relationships/oleObject" Target="embeddings/oleObject328.bin"/><Relationship Id="rId842" Type="http://schemas.openxmlformats.org/officeDocument/2006/relationships/image" Target="media/image384.wmf"/><Relationship Id="rId1058" Type="http://schemas.openxmlformats.org/officeDocument/2006/relationships/image" Target="media/image491.wmf"/><Relationship Id="rId702" Type="http://schemas.openxmlformats.org/officeDocument/2006/relationships/image" Target="media/image314.wmf"/><Relationship Id="rId1125" Type="http://schemas.openxmlformats.org/officeDocument/2006/relationships/image" Target="media/image521.wmf"/><Relationship Id="rId69" Type="http://schemas.openxmlformats.org/officeDocument/2006/relationships/oleObject" Target="embeddings/oleObject3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47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224</TotalTime>
  <Pages>26</Pages>
  <Words>3798</Words>
  <Characters>21654</Characters>
  <Application>Microsoft Office Word</Application>
  <DocSecurity>0</DocSecurity>
  <Lines>180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56</cp:revision>
  <cp:lastPrinted>2021-06-21T02:18:00Z</cp:lastPrinted>
  <dcterms:created xsi:type="dcterms:W3CDTF">2021-06-19T09:20:00Z</dcterms:created>
  <dcterms:modified xsi:type="dcterms:W3CDTF">2021-06-21T03:04:00Z</dcterms:modified>
</cp:coreProperties>
</file>